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53566" w14:textId="77777777" w:rsidR="00430EED" w:rsidRPr="00EA2A7B" w:rsidRDefault="00F13572" w:rsidP="00430EED">
      <w:pPr>
        <w:pStyle w:val="Heading1"/>
        <w:numPr>
          <w:ilvl w:val="0"/>
          <w:numId w:val="3"/>
        </w:numPr>
        <w:spacing w:after="0"/>
        <w:ind w:left="431" w:hanging="431"/>
        <w:rPr>
          <w:rFonts w:eastAsiaTheme="majorEastAsia" w:cstheme="majorBidi"/>
          <w:color w:val="2E74B5" w:themeColor="accent1" w:themeShade="BF"/>
          <w:sz w:val="22"/>
          <w:szCs w:val="22"/>
        </w:rPr>
      </w:pPr>
      <w:bookmarkStart w:id="0" w:name="_Toc436814728"/>
      <w:bookmarkStart w:id="1" w:name="_Toc63947815"/>
      <w:r>
        <w:rPr>
          <w:rFonts w:eastAsiaTheme="majorEastAsia" w:cstheme="majorBidi"/>
          <w:color w:val="2E74B5" w:themeColor="accent1" w:themeShade="BF"/>
          <w:sz w:val="22"/>
          <w:szCs w:val="22"/>
        </w:rPr>
        <w:t>P</w:t>
      </w:r>
      <w:r w:rsidR="00430EED" w:rsidRPr="00EA2A7B">
        <w:rPr>
          <w:rFonts w:eastAsiaTheme="majorEastAsia" w:cstheme="majorBidi"/>
          <w:color w:val="2E74B5" w:themeColor="accent1" w:themeShade="BF"/>
          <w:sz w:val="22"/>
          <w:szCs w:val="22"/>
        </w:rPr>
        <w:t>RILOGE – OBRAZCI</w:t>
      </w:r>
      <w:bookmarkEnd w:id="0"/>
      <w:bookmarkEnd w:id="1"/>
    </w:p>
    <w:p w14:paraId="4C4E4792" w14:textId="77777777" w:rsidR="00FC7A5A" w:rsidRPr="004B3360" w:rsidRDefault="00FC7A5A" w:rsidP="00FC7A5A">
      <w:pPr>
        <w:widowControl/>
        <w:spacing w:after="0"/>
        <w:contextualSpacing/>
        <w:rPr>
          <w:rFonts w:ascii="Calibri" w:eastAsia="Times New Roman" w:hAnsi="Calibri" w:cs="Times New Roman"/>
          <w:sz w:val="22"/>
          <w:szCs w:val="22"/>
          <w:u w:val="single"/>
          <w:lang w:eastAsia="sl-SI"/>
        </w:rPr>
      </w:pPr>
    </w:p>
    <w:p w14:paraId="721C963F" w14:textId="77777777" w:rsidR="00FC7A5A" w:rsidRPr="004B3360" w:rsidRDefault="00FC7A5A" w:rsidP="00FC7A5A">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4DBCEE1D" w14:textId="77777777" w:rsidR="00FC7A5A" w:rsidRPr="004B3360" w:rsidRDefault="00FC7A5A" w:rsidP="00FC7A5A">
      <w:pPr>
        <w:widowControl/>
        <w:spacing w:after="0"/>
        <w:contextualSpacing/>
        <w:rPr>
          <w:rFonts w:ascii="Calibri" w:eastAsia="Times New Roman" w:hAnsi="Calibri" w:cs="Times New Roman"/>
          <w:sz w:val="22"/>
          <w:szCs w:val="22"/>
          <w:u w:val="single"/>
          <w:lang w:eastAsia="sl-SI"/>
        </w:rPr>
      </w:pPr>
    </w:p>
    <w:p w14:paraId="6407B8DB" w14:textId="77777777" w:rsidR="00FC7A5A" w:rsidRPr="009637CB" w:rsidRDefault="00FC7A5A" w:rsidP="00FC7A5A">
      <w:pPr>
        <w:widowControl/>
        <w:numPr>
          <w:ilvl w:val="0"/>
          <w:numId w:val="39"/>
        </w:numPr>
        <w:spacing w:after="0"/>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Predložiti v poljubni obliki (Word, PDF, …)</w:t>
      </w:r>
    </w:p>
    <w:p w14:paraId="174BA019" w14:textId="77777777" w:rsidR="00FC7A5A" w:rsidRDefault="00FC7A5A" w:rsidP="00FC7A5A">
      <w:pPr>
        <w:widowControl/>
        <w:numPr>
          <w:ilvl w:val="1"/>
          <w:numId w:val="39"/>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1. Obrazec – Podatki o ponudniku</w:t>
      </w:r>
    </w:p>
    <w:p w14:paraId="62937215" w14:textId="77777777" w:rsidR="00117F61" w:rsidRPr="009D1815" w:rsidRDefault="00117F61" w:rsidP="00117F61">
      <w:pPr>
        <w:widowControl/>
        <w:numPr>
          <w:ilvl w:val="1"/>
          <w:numId w:val="39"/>
        </w:numPr>
        <w:spacing w:after="0"/>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lang w:eastAsia="sl-SI"/>
        </w:rPr>
        <w:t>Excelov dokument: Ponudbeni predračun</w:t>
      </w:r>
    </w:p>
    <w:p w14:paraId="4D8C7A40" w14:textId="77777777" w:rsidR="00FC7A5A" w:rsidRDefault="00FC7A5A" w:rsidP="00FC7A5A">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ESPD</w:t>
      </w:r>
    </w:p>
    <w:p w14:paraId="213AD54C" w14:textId="654A88B6"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FC7A5A" w:rsidRPr="00117F61">
        <w:rPr>
          <w:rFonts w:ascii="Calibri" w:eastAsia="Times New Roman" w:hAnsi="Calibri" w:cs="Times New Roman"/>
          <w:sz w:val="22"/>
          <w:szCs w:val="22"/>
          <w:lang w:eastAsia="sl-SI"/>
        </w:rPr>
        <w:t>. Bančna garancija za dobro izvedbo pogodbenih obveznosti (vzorec)</w:t>
      </w:r>
    </w:p>
    <w:p w14:paraId="69159B99" w14:textId="45F2274B"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FC7A5A" w:rsidRPr="00117F61">
        <w:rPr>
          <w:rFonts w:ascii="Calibri" w:eastAsia="Times New Roman" w:hAnsi="Calibri" w:cs="Times New Roman"/>
          <w:sz w:val="22"/>
          <w:szCs w:val="22"/>
          <w:lang w:eastAsia="sl-SI"/>
        </w:rPr>
        <w:t>. Obrazec – Vzorec pogodbe</w:t>
      </w:r>
    </w:p>
    <w:p w14:paraId="7CFF385C" w14:textId="77777777" w:rsidR="00FC7A5A" w:rsidRPr="00C35035" w:rsidRDefault="002E65CD"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 xml:space="preserve">Zahtevane </w:t>
      </w:r>
      <w:r w:rsidR="00B36F5F">
        <w:rPr>
          <w:rFonts w:ascii="Calibri" w:eastAsia="Times New Roman" w:hAnsi="Calibri" w:cs="Times New Roman"/>
          <w:sz w:val="22"/>
          <w:szCs w:val="22"/>
          <w:lang w:eastAsia="sl-SI"/>
        </w:rPr>
        <w:t>l</w:t>
      </w:r>
      <w:r w:rsidR="00FC7A5A" w:rsidRPr="00C35035">
        <w:rPr>
          <w:rFonts w:ascii="Calibri" w:eastAsia="Times New Roman" w:hAnsi="Calibri" w:cs="Times New Roman"/>
          <w:sz w:val="22"/>
          <w:szCs w:val="22"/>
          <w:lang w:eastAsia="sl-SI"/>
        </w:rPr>
        <w:t>astne izjave ponudnika</w:t>
      </w:r>
      <w:r>
        <w:rPr>
          <w:rFonts w:ascii="Calibri" w:eastAsia="Times New Roman" w:hAnsi="Calibri" w:cs="Times New Roman"/>
          <w:sz w:val="22"/>
          <w:szCs w:val="22"/>
          <w:lang w:eastAsia="sl-SI"/>
        </w:rPr>
        <w:t>, idr.</w:t>
      </w:r>
    </w:p>
    <w:p w14:paraId="66222452" w14:textId="77777777" w:rsidR="00FC7A5A" w:rsidRPr="00FC7A5A" w:rsidRDefault="00FC7A5A" w:rsidP="00FC7A5A">
      <w:pPr>
        <w:widowControl/>
        <w:spacing w:after="0"/>
        <w:contextualSpacing/>
        <w:jc w:val="left"/>
        <w:rPr>
          <w:rFonts w:ascii="Calibri" w:eastAsia="Times New Roman" w:hAnsi="Calibri" w:cs="Times New Roman"/>
          <w:sz w:val="22"/>
          <w:szCs w:val="22"/>
          <w:highlight w:val="yellow"/>
          <w:lang w:eastAsia="sl-SI"/>
        </w:rPr>
      </w:pPr>
    </w:p>
    <w:p w14:paraId="46D84437" w14:textId="77777777" w:rsidR="00FC7A5A" w:rsidRPr="009D1815" w:rsidRDefault="00FC7A5A" w:rsidP="00FC7A5A">
      <w:pPr>
        <w:widowControl/>
        <w:numPr>
          <w:ilvl w:val="0"/>
          <w:numId w:val="39"/>
        </w:numPr>
        <w:spacing w:after="0"/>
        <w:ind w:left="782"/>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u w:val="single"/>
          <w:lang w:eastAsia="sl-SI"/>
        </w:rPr>
        <w:t>Izpolniti in predložiti v Excel obliki v razdelek »Predračun«</w:t>
      </w:r>
    </w:p>
    <w:p w14:paraId="71BDD76E" w14:textId="77777777" w:rsidR="00FC7A5A" w:rsidRPr="009D1815" w:rsidRDefault="009D1815" w:rsidP="00FC7A5A">
      <w:pPr>
        <w:widowControl/>
        <w:numPr>
          <w:ilvl w:val="1"/>
          <w:numId w:val="39"/>
        </w:numPr>
        <w:spacing w:after="0"/>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lang w:eastAsia="sl-SI"/>
        </w:rPr>
        <w:t xml:space="preserve">Excelov dokument: </w:t>
      </w:r>
      <w:r w:rsidR="00FC7A5A" w:rsidRPr="009D1815">
        <w:rPr>
          <w:rFonts w:ascii="Calibri" w:eastAsia="Times New Roman" w:hAnsi="Calibri" w:cs="Times New Roman"/>
          <w:sz w:val="22"/>
          <w:szCs w:val="22"/>
          <w:lang w:eastAsia="sl-SI"/>
        </w:rPr>
        <w:t>Ponudbeni predračun</w:t>
      </w:r>
    </w:p>
    <w:p w14:paraId="1AFE94EB" w14:textId="77777777" w:rsidR="00FC7A5A" w:rsidRPr="00FC7A5A" w:rsidRDefault="00FC7A5A" w:rsidP="00FC7A5A">
      <w:pPr>
        <w:widowControl/>
        <w:spacing w:after="0"/>
        <w:contextualSpacing/>
        <w:rPr>
          <w:rFonts w:ascii="Calibri" w:eastAsia="Times New Roman" w:hAnsi="Calibri" w:cs="Times New Roman"/>
          <w:sz w:val="22"/>
          <w:szCs w:val="22"/>
          <w:highlight w:val="yellow"/>
          <w:u w:val="single"/>
          <w:lang w:eastAsia="sl-SI"/>
        </w:rPr>
      </w:pPr>
    </w:p>
    <w:p w14:paraId="33A3BBE3" w14:textId="77777777" w:rsidR="00FC7A5A" w:rsidRPr="00117F61" w:rsidRDefault="00FC7A5A" w:rsidP="00FC7A5A">
      <w:pPr>
        <w:widowControl/>
        <w:numPr>
          <w:ilvl w:val="0"/>
          <w:numId w:val="39"/>
        </w:numPr>
        <w:spacing w:after="0"/>
        <w:ind w:left="782" w:hanging="357"/>
        <w:contextualSpacing/>
        <w:jc w:val="left"/>
        <w:rPr>
          <w:rFonts w:ascii="Calibri" w:eastAsia="Times New Roman" w:hAnsi="Calibri" w:cs="Times New Roman"/>
          <w:sz w:val="22"/>
          <w:szCs w:val="22"/>
          <w:u w:val="single"/>
          <w:lang w:eastAsia="sl-SI"/>
        </w:rPr>
      </w:pPr>
      <w:r w:rsidRPr="00117F61">
        <w:rPr>
          <w:rFonts w:ascii="Calibri" w:eastAsia="Times New Roman" w:hAnsi="Calibri" w:cs="Times New Roman"/>
          <w:sz w:val="22"/>
          <w:szCs w:val="22"/>
          <w:u w:val="single"/>
          <w:lang w:eastAsia="sl-SI"/>
        </w:rPr>
        <w:t>Izpolniti, podpisati in predložiti V PDF obliki:</w:t>
      </w:r>
    </w:p>
    <w:p w14:paraId="2B6BB601" w14:textId="2807DAAF"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t>2.</w:t>
      </w:r>
      <w:r w:rsidR="00FC7A5A" w:rsidRPr="00117F61">
        <w:t xml:space="preserve"> </w:t>
      </w:r>
      <w:r w:rsidR="00FC7A5A" w:rsidRPr="00117F61">
        <w:rPr>
          <w:rFonts w:ascii="Calibri" w:eastAsia="Times New Roman" w:hAnsi="Calibri" w:cs="Times New Roman"/>
          <w:sz w:val="22"/>
          <w:szCs w:val="22"/>
          <w:lang w:eastAsia="sl-SI"/>
        </w:rPr>
        <w:t>Obrazec - Referenca</w:t>
      </w:r>
    </w:p>
    <w:p w14:paraId="5E32033A" w14:textId="4A25B1D9"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00FC7A5A" w:rsidRPr="00117F61">
        <w:rPr>
          <w:rFonts w:ascii="Calibri" w:eastAsia="Times New Roman" w:hAnsi="Calibri" w:cs="Times New Roman"/>
          <w:sz w:val="22"/>
          <w:szCs w:val="22"/>
          <w:lang w:eastAsia="sl-SI"/>
        </w:rPr>
        <w:t xml:space="preserve">. Obrazec - Pooblastilo za pridobitev potrdila iz kazenske evidence za </w:t>
      </w:r>
      <w:r w:rsidR="00117F61" w:rsidRPr="00117F61">
        <w:rPr>
          <w:rFonts w:ascii="Calibri" w:eastAsia="Times New Roman" w:hAnsi="Calibri" w:cs="Times New Roman"/>
          <w:sz w:val="22"/>
          <w:szCs w:val="22"/>
          <w:lang w:eastAsia="sl-SI"/>
        </w:rPr>
        <w:t>fizične osebe</w:t>
      </w:r>
      <w:r w:rsidR="00FC7A5A" w:rsidRPr="00117F61">
        <w:rPr>
          <w:rFonts w:ascii="Calibri" w:eastAsia="Times New Roman" w:hAnsi="Calibri" w:cs="Times New Roman"/>
          <w:sz w:val="22"/>
          <w:szCs w:val="22"/>
          <w:lang w:eastAsia="sl-SI"/>
        </w:rPr>
        <w:t xml:space="preserve"> (za vse gospodarske subjekte v ponudbi)</w:t>
      </w:r>
    </w:p>
    <w:p w14:paraId="3FB2B11F" w14:textId="3FE9EE59" w:rsidR="00FC7A5A"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FC7A5A" w:rsidRPr="00117F61">
        <w:rPr>
          <w:rFonts w:ascii="Calibri" w:eastAsia="Times New Roman" w:hAnsi="Calibri" w:cs="Times New Roman"/>
          <w:sz w:val="22"/>
          <w:szCs w:val="22"/>
          <w:lang w:eastAsia="sl-SI"/>
        </w:rPr>
        <w:t xml:space="preserve">. Obrazec - Pooblastilo za pridobitev potrdila iz kazenske evidence za </w:t>
      </w:r>
      <w:r w:rsidR="00117F61" w:rsidRPr="00117F61">
        <w:rPr>
          <w:rFonts w:ascii="Calibri" w:eastAsia="Times New Roman" w:hAnsi="Calibri" w:cs="Times New Roman"/>
          <w:sz w:val="22"/>
          <w:szCs w:val="22"/>
          <w:lang w:eastAsia="sl-SI"/>
        </w:rPr>
        <w:t>pravne</w:t>
      </w:r>
      <w:r w:rsidR="00FC7A5A" w:rsidRPr="00117F61">
        <w:rPr>
          <w:rFonts w:ascii="Calibri" w:eastAsia="Times New Roman" w:hAnsi="Calibri" w:cs="Times New Roman"/>
          <w:sz w:val="22"/>
          <w:szCs w:val="22"/>
          <w:lang w:eastAsia="sl-SI"/>
        </w:rPr>
        <w:t xml:space="preserve"> osebe (za vse gospodarske subjekte v ponudbi)</w:t>
      </w:r>
    </w:p>
    <w:p w14:paraId="4541BF10" w14:textId="0F47CCCA" w:rsidR="00117F61"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117F61">
        <w:rPr>
          <w:rFonts w:ascii="Calibri" w:eastAsia="Times New Roman" w:hAnsi="Calibri" w:cs="Times New Roman"/>
          <w:sz w:val="22"/>
          <w:szCs w:val="22"/>
          <w:lang w:eastAsia="sl-SI"/>
        </w:rPr>
        <w:t>. Obrazec za prevzem zaupne dokumentacije</w:t>
      </w:r>
    </w:p>
    <w:p w14:paraId="064BA9A0" w14:textId="77777777" w:rsidR="00430EED" w:rsidRPr="00EA2A7B" w:rsidRDefault="00430EED" w:rsidP="00430EED">
      <w:pPr>
        <w:spacing w:after="240"/>
        <w:rPr>
          <w:rFonts w:eastAsia="Calibri" w:cs="Times New Roman"/>
          <w:sz w:val="22"/>
          <w:szCs w:val="22"/>
        </w:rPr>
      </w:pPr>
    </w:p>
    <w:p w14:paraId="1FB70651" w14:textId="77777777" w:rsidR="00430EED" w:rsidRPr="00EA2A7B" w:rsidRDefault="00430EED" w:rsidP="00430EED">
      <w:pPr>
        <w:widowControl/>
        <w:spacing w:line="259" w:lineRule="auto"/>
        <w:jc w:val="left"/>
        <w:rPr>
          <w:rFonts w:eastAsia="Calibri" w:cs="Times New Roman"/>
          <w:sz w:val="22"/>
          <w:szCs w:val="22"/>
        </w:rPr>
      </w:pPr>
      <w:r w:rsidRPr="00EA2A7B">
        <w:rPr>
          <w:rFonts w:eastAsia="Calibri" w:cs="Times New Roman"/>
          <w:sz w:val="22"/>
          <w:szCs w:val="22"/>
        </w:rPr>
        <w:br w:type="page"/>
      </w:r>
    </w:p>
    <w:p w14:paraId="4B7A04D4" w14:textId="77777777" w:rsidR="00CA4D85" w:rsidRPr="002878AA" w:rsidRDefault="00811E30" w:rsidP="000361F0">
      <w:pPr>
        <w:pStyle w:val="Heading2"/>
        <w:numPr>
          <w:ilvl w:val="0"/>
          <w:numId w:val="12"/>
        </w:numPr>
        <w:rPr>
          <w:rFonts w:asciiTheme="minorHAnsi" w:hAnsiTheme="minorHAnsi"/>
          <w:sz w:val="22"/>
          <w:szCs w:val="22"/>
        </w:rPr>
      </w:pPr>
      <w:bookmarkStart w:id="2" w:name="_Toc63947816"/>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2"/>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F0482F" w:rsidRPr="00E83ED7" w14:paraId="7E7C7BE8" w14:textId="77777777" w:rsidTr="008A53A8">
        <w:trPr>
          <w:trHeight w:val="253"/>
        </w:trPr>
        <w:tc>
          <w:tcPr>
            <w:tcW w:w="1817" w:type="dxa"/>
          </w:tcPr>
          <w:p w14:paraId="231803B9" w14:textId="77777777" w:rsidR="00F0482F" w:rsidRPr="00E83ED7" w:rsidRDefault="00F0482F" w:rsidP="008A53A8">
            <w:pPr>
              <w:spacing w:after="0"/>
              <w:rPr>
                <w:b/>
              </w:rPr>
            </w:pPr>
            <w:r w:rsidRPr="008D08B7">
              <w:rPr>
                <w:b/>
              </w:rPr>
              <w:t>NAROČNIK</w:t>
            </w:r>
            <w:r>
              <w:t>:</w:t>
            </w:r>
          </w:p>
        </w:tc>
        <w:tc>
          <w:tcPr>
            <w:tcW w:w="6036" w:type="dxa"/>
          </w:tcPr>
          <w:p w14:paraId="6B53875A" w14:textId="77777777" w:rsidR="00F0482F" w:rsidRPr="00E83ED7" w:rsidRDefault="00F0482F" w:rsidP="008A53A8">
            <w:pPr>
              <w:spacing w:after="0"/>
            </w:pPr>
            <w:r>
              <w:t xml:space="preserve">DUTB </w:t>
            </w:r>
            <w:proofErr w:type="spellStart"/>
            <w:r>
              <w:t>d.d</w:t>
            </w:r>
            <w:proofErr w:type="spellEnd"/>
            <w:r>
              <w:t>., Davčna ulica 1, Ljubljana</w:t>
            </w:r>
          </w:p>
        </w:tc>
      </w:tr>
      <w:tr w:rsidR="00F0482F" w:rsidRPr="00E83ED7" w14:paraId="41F0BC69" w14:textId="77777777" w:rsidTr="008A53A8">
        <w:trPr>
          <w:trHeight w:val="253"/>
        </w:trPr>
        <w:tc>
          <w:tcPr>
            <w:tcW w:w="1817" w:type="dxa"/>
          </w:tcPr>
          <w:p w14:paraId="08AA68FF" w14:textId="77777777" w:rsidR="00F0482F" w:rsidRPr="00E83ED7" w:rsidRDefault="00F0482F" w:rsidP="008A53A8">
            <w:pPr>
              <w:spacing w:after="0"/>
              <w:rPr>
                <w:b/>
              </w:rPr>
            </w:pPr>
            <w:r w:rsidRPr="00E83ED7">
              <w:rPr>
                <w:b/>
              </w:rPr>
              <w:t>JAVNO NAROČILO</w:t>
            </w:r>
          </w:p>
        </w:tc>
        <w:tc>
          <w:tcPr>
            <w:tcW w:w="6036" w:type="dxa"/>
          </w:tcPr>
          <w:p w14:paraId="0C8ABFE7" w14:textId="0DAADE36" w:rsidR="00F0482F" w:rsidRPr="00E83ED7" w:rsidRDefault="00F0482F" w:rsidP="00030934">
            <w:pPr>
              <w:spacing w:after="0"/>
            </w:pPr>
            <w:r w:rsidRPr="00FB71B9">
              <w:t>JN/</w:t>
            </w:r>
            <w:r w:rsidR="00030934">
              <w:t>1</w:t>
            </w:r>
            <w:r w:rsidRPr="00FB71B9">
              <w:t>-NEP/20</w:t>
            </w:r>
            <w:r>
              <w:t>2</w:t>
            </w:r>
            <w:r w:rsidR="00030934">
              <w:t>1</w:t>
            </w:r>
          </w:p>
        </w:tc>
      </w:tr>
      <w:tr w:rsidR="00F0482F" w:rsidRPr="00195B71" w14:paraId="78F42F44" w14:textId="77777777" w:rsidTr="008A53A8">
        <w:trPr>
          <w:trHeight w:val="201"/>
        </w:trPr>
        <w:tc>
          <w:tcPr>
            <w:tcW w:w="1817" w:type="dxa"/>
          </w:tcPr>
          <w:p w14:paraId="4B78EA86" w14:textId="77777777" w:rsidR="00F0482F" w:rsidRPr="00EC3D89" w:rsidRDefault="00F0482F" w:rsidP="008A53A8">
            <w:pPr>
              <w:spacing w:after="0"/>
              <w:rPr>
                <w:b/>
              </w:rPr>
            </w:pPr>
            <w:r w:rsidRPr="00EC3D89">
              <w:rPr>
                <w:b/>
              </w:rPr>
              <w:t>PREDMET</w:t>
            </w:r>
          </w:p>
        </w:tc>
        <w:tc>
          <w:tcPr>
            <w:tcW w:w="6036" w:type="dxa"/>
          </w:tcPr>
          <w:p w14:paraId="78CA0379" w14:textId="77777777" w:rsidR="00F0482F" w:rsidRPr="00E83ED7" w:rsidRDefault="00F0482F" w:rsidP="008A53A8">
            <w:pPr>
              <w:spacing w:after="0"/>
            </w:pPr>
            <w:r w:rsidRPr="003C41D3">
              <w:t>ZAVAROVANJE PREMOŽENJA V LASTI DUTB</w:t>
            </w:r>
          </w:p>
        </w:tc>
      </w:tr>
    </w:tbl>
    <w:p w14:paraId="4AC63CB6" w14:textId="77777777" w:rsidR="008D08B7" w:rsidRDefault="008D08B7" w:rsidP="00195B71">
      <w:pPr>
        <w:spacing w:after="0"/>
        <w:rPr>
          <w:b/>
        </w:rPr>
      </w:pPr>
    </w:p>
    <w:p w14:paraId="3213F972" w14:textId="77777777"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43555066" w14:textId="77777777" w:rsidR="00FC7054" w:rsidRPr="00E64DAD" w:rsidRDefault="00FC7054" w:rsidP="00195B71">
      <w:pPr>
        <w:spacing w:after="0"/>
        <w:rPr>
          <w:b/>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7"/>
        <w:gridCol w:w="1173"/>
        <w:gridCol w:w="2223"/>
      </w:tblGrid>
      <w:tr w:rsidR="002878AA" w:rsidRPr="00E64DAD" w14:paraId="20BEF324" w14:textId="77777777" w:rsidTr="00195B71">
        <w:trPr>
          <w:trHeight w:val="315"/>
        </w:trPr>
        <w:tc>
          <w:tcPr>
            <w:tcW w:w="4467" w:type="dxa"/>
          </w:tcPr>
          <w:p w14:paraId="3AFA258F" w14:textId="77777777" w:rsidR="002878AA" w:rsidRPr="00E64DAD" w:rsidRDefault="002878AA" w:rsidP="00CF471B">
            <w:pPr>
              <w:rPr>
                <w:rFonts w:eastAsia="Calibri"/>
                <w:b/>
                <w:sz w:val="22"/>
                <w:szCs w:val="22"/>
              </w:rPr>
            </w:pPr>
            <w:r w:rsidRPr="00E64DAD">
              <w:rPr>
                <w:rFonts w:eastAsia="Calibri"/>
                <w:b/>
                <w:sz w:val="22"/>
                <w:szCs w:val="22"/>
              </w:rPr>
              <w:t>NAZIV PONUDNIKA:</w:t>
            </w:r>
          </w:p>
        </w:tc>
        <w:tc>
          <w:tcPr>
            <w:tcW w:w="3396" w:type="dxa"/>
            <w:gridSpan w:val="2"/>
          </w:tcPr>
          <w:p w14:paraId="297FA3E3" w14:textId="77777777" w:rsidR="002878AA" w:rsidRPr="00E64DAD" w:rsidRDefault="002878AA" w:rsidP="00CF471B">
            <w:pPr>
              <w:rPr>
                <w:rFonts w:eastAsia="Calibri"/>
                <w:sz w:val="22"/>
                <w:szCs w:val="22"/>
              </w:rPr>
            </w:pPr>
          </w:p>
        </w:tc>
      </w:tr>
      <w:tr w:rsidR="002878AA" w:rsidRPr="00E64DAD" w14:paraId="19E8B9AA" w14:textId="77777777" w:rsidTr="00195B71">
        <w:trPr>
          <w:trHeight w:val="345"/>
        </w:trPr>
        <w:tc>
          <w:tcPr>
            <w:tcW w:w="4467" w:type="dxa"/>
          </w:tcPr>
          <w:p w14:paraId="58825DFB" w14:textId="77777777" w:rsidR="002878AA" w:rsidRPr="00E64DAD" w:rsidRDefault="002878AA" w:rsidP="00CF471B">
            <w:pPr>
              <w:rPr>
                <w:rFonts w:eastAsia="Calibri"/>
                <w:b/>
                <w:sz w:val="22"/>
                <w:szCs w:val="22"/>
              </w:rPr>
            </w:pPr>
            <w:r w:rsidRPr="00E64DAD">
              <w:rPr>
                <w:rFonts w:eastAsia="Calibri"/>
                <w:b/>
                <w:sz w:val="22"/>
                <w:szCs w:val="22"/>
              </w:rPr>
              <w:t>Sedež:</w:t>
            </w:r>
          </w:p>
        </w:tc>
        <w:tc>
          <w:tcPr>
            <w:tcW w:w="3396" w:type="dxa"/>
            <w:gridSpan w:val="2"/>
          </w:tcPr>
          <w:p w14:paraId="1C5C3EFA" w14:textId="77777777" w:rsidR="002878AA" w:rsidRPr="00E64DAD" w:rsidRDefault="002878AA" w:rsidP="00CF471B">
            <w:pPr>
              <w:rPr>
                <w:rFonts w:eastAsia="Calibri"/>
                <w:sz w:val="22"/>
                <w:szCs w:val="22"/>
              </w:rPr>
            </w:pPr>
          </w:p>
        </w:tc>
      </w:tr>
      <w:tr w:rsidR="002878AA" w:rsidRPr="00E64DAD" w14:paraId="1C5B366F" w14:textId="77777777" w:rsidTr="00195B71">
        <w:trPr>
          <w:trHeight w:val="365"/>
        </w:trPr>
        <w:tc>
          <w:tcPr>
            <w:tcW w:w="4467" w:type="dxa"/>
          </w:tcPr>
          <w:p w14:paraId="1027751E" w14:textId="77777777" w:rsidR="002878AA" w:rsidRPr="00E64DAD" w:rsidRDefault="002878AA" w:rsidP="00CF471B">
            <w:pPr>
              <w:ind w:left="6"/>
              <w:rPr>
                <w:rFonts w:eastAsia="Calibri"/>
                <w:b/>
                <w:sz w:val="22"/>
                <w:szCs w:val="22"/>
              </w:rPr>
            </w:pPr>
            <w:r w:rsidRPr="00E64DAD">
              <w:rPr>
                <w:rFonts w:eastAsia="Calibri"/>
                <w:b/>
                <w:sz w:val="22"/>
                <w:szCs w:val="22"/>
              </w:rPr>
              <w:t>Zakoniti zastopnik:</w:t>
            </w:r>
          </w:p>
        </w:tc>
        <w:tc>
          <w:tcPr>
            <w:tcW w:w="3396" w:type="dxa"/>
            <w:gridSpan w:val="2"/>
          </w:tcPr>
          <w:p w14:paraId="54C4C8E1" w14:textId="77777777" w:rsidR="002878AA" w:rsidRPr="00E64DAD" w:rsidRDefault="002878AA" w:rsidP="00CF471B">
            <w:pPr>
              <w:rPr>
                <w:rFonts w:eastAsia="Calibri"/>
                <w:sz w:val="22"/>
                <w:szCs w:val="22"/>
              </w:rPr>
            </w:pPr>
          </w:p>
        </w:tc>
      </w:tr>
      <w:tr w:rsidR="002878AA" w:rsidRPr="00E64DAD" w14:paraId="0367D30E" w14:textId="77777777" w:rsidTr="00195B71">
        <w:trPr>
          <w:trHeight w:val="342"/>
        </w:trPr>
        <w:tc>
          <w:tcPr>
            <w:tcW w:w="4467" w:type="dxa"/>
          </w:tcPr>
          <w:p w14:paraId="7243F9DE" w14:textId="77777777" w:rsidR="002878AA" w:rsidRPr="00E64DAD" w:rsidRDefault="002878AA" w:rsidP="00CF471B">
            <w:pPr>
              <w:rPr>
                <w:rFonts w:eastAsia="Calibri"/>
                <w:b/>
                <w:sz w:val="22"/>
                <w:szCs w:val="22"/>
              </w:rPr>
            </w:pPr>
            <w:r w:rsidRPr="00E64DAD">
              <w:rPr>
                <w:rFonts w:eastAsia="Calibri"/>
                <w:b/>
                <w:sz w:val="22"/>
                <w:szCs w:val="22"/>
              </w:rPr>
              <w:t>Številka TRR:</w:t>
            </w:r>
          </w:p>
        </w:tc>
        <w:tc>
          <w:tcPr>
            <w:tcW w:w="3396" w:type="dxa"/>
            <w:gridSpan w:val="2"/>
          </w:tcPr>
          <w:p w14:paraId="34D5A6AC" w14:textId="77777777" w:rsidR="002878AA" w:rsidRPr="00E64DAD" w:rsidRDefault="002878AA" w:rsidP="00CF471B">
            <w:pPr>
              <w:rPr>
                <w:rFonts w:eastAsia="Calibri"/>
                <w:sz w:val="22"/>
                <w:szCs w:val="22"/>
              </w:rPr>
            </w:pPr>
          </w:p>
        </w:tc>
      </w:tr>
      <w:tr w:rsidR="002878AA" w:rsidRPr="00E64DAD" w14:paraId="3B4CB16A" w14:textId="77777777" w:rsidTr="00195B71">
        <w:trPr>
          <w:trHeight w:val="487"/>
        </w:trPr>
        <w:tc>
          <w:tcPr>
            <w:tcW w:w="4467" w:type="dxa"/>
          </w:tcPr>
          <w:p w14:paraId="411866E6" w14:textId="77777777" w:rsidR="002878AA" w:rsidRPr="00E64DAD" w:rsidRDefault="002878AA" w:rsidP="00CF471B">
            <w:pPr>
              <w:ind w:left="6"/>
              <w:rPr>
                <w:rFonts w:eastAsia="Calibri"/>
                <w:b/>
                <w:sz w:val="22"/>
                <w:szCs w:val="22"/>
              </w:rPr>
            </w:pPr>
            <w:r w:rsidRPr="00E64DAD">
              <w:rPr>
                <w:rFonts w:eastAsia="Calibri"/>
                <w:b/>
                <w:sz w:val="22"/>
                <w:szCs w:val="22"/>
              </w:rPr>
              <w:t>Matična številka:</w:t>
            </w:r>
          </w:p>
        </w:tc>
        <w:tc>
          <w:tcPr>
            <w:tcW w:w="3396" w:type="dxa"/>
            <w:gridSpan w:val="2"/>
          </w:tcPr>
          <w:p w14:paraId="603062D7" w14:textId="77777777" w:rsidR="002878AA" w:rsidRPr="00E64DAD" w:rsidRDefault="002878AA" w:rsidP="00CF471B">
            <w:pPr>
              <w:rPr>
                <w:rFonts w:eastAsia="Calibri"/>
                <w:sz w:val="22"/>
                <w:szCs w:val="22"/>
              </w:rPr>
            </w:pPr>
          </w:p>
        </w:tc>
      </w:tr>
      <w:tr w:rsidR="002878AA" w:rsidRPr="00E64DAD" w14:paraId="663A8620" w14:textId="77777777" w:rsidTr="00195B71">
        <w:trPr>
          <w:trHeight w:val="435"/>
        </w:trPr>
        <w:tc>
          <w:tcPr>
            <w:tcW w:w="4467" w:type="dxa"/>
          </w:tcPr>
          <w:p w14:paraId="083F0B26" w14:textId="77777777" w:rsidR="002878AA" w:rsidRPr="00E64DAD" w:rsidRDefault="002878AA" w:rsidP="00CF471B">
            <w:pPr>
              <w:rPr>
                <w:rFonts w:eastAsia="Calibri"/>
                <w:b/>
                <w:sz w:val="22"/>
                <w:szCs w:val="22"/>
              </w:rPr>
            </w:pPr>
            <w:r w:rsidRPr="00E64DAD">
              <w:rPr>
                <w:rFonts w:eastAsia="Calibri"/>
                <w:b/>
                <w:sz w:val="22"/>
                <w:szCs w:val="22"/>
              </w:rPr>
              <w:t>ID številka za DDV:</w:t>
            </w:r>
          </w:p>
        </w:tc>
        <w:tc>
          <w:tcPr>
            <w:tcW w:w="3396" w:type="dxa"/>
            <w:gridSpan w:val="2"/>
          </w:tcPr>
          <w:p w14:paraId="759B69E6" w14:textId="77777777" w:rsidR="002878AA" w:rsidRPr="00E64DAD" w:rsidRDefault="002878AA" w:rsidP="00CF471B">
            <w:pPr>
              <w:rPr>
                <w:rFonts w:eastAsia="Calibri"/>
                <w:sz w:val="22"/>
                <w:szCs w:val="22"/>
              </w:rPr>
            </w:pPr>
          </w:p>
        </w:tc>
      </w:tr>
      <w:tr w:rsidR="002878AA" w:rsidRPr="00E64DAD" w14:paraId="75EFA80B" w14:textId="77777777" w:rsidTr="00195B71">
        <w:trPr>
          <w:trHeight w:val="439"/>
        </w:trPr>
        <w:tc>
          <w:tcPr>
            <w:tcW w:w="4467" w:type="dxa"/>
          </w:tcPr>
          <w:p w14:paraId="6E387747" w14:textId="77777777" w:rsidR="002878AA" w:rsidRPr="00E64DAD" w:rsidRDefault="002878AA" w:rsidP="00FC175E">
            <w:pPr>
              <w:jc w:val="left"/>
              <w:rPr>
                <w:rFonts w:eastAsia="Calibri"/>
                <w:b/>
                <w:sz w:val="22"/>
                <w:szCs w:val="22"/>
              </w:rPr>
            </w:pPr>
            <w:r w:rsidRPr="00E64DAD">
              <w:rPr>
                <w:rFonts w:eastAsia="Calibri"/>
                <w:b/>
                <w:sz w:val="22"/>
                <w:szCs w:val="22"/>
              </w:rPr>
              <w:t>Telefon:</w:t>
            </w:r>
          </w:p>
        </w:tc>
        <w:tc>
          <w:tcPr>
            <w:tcW w:w="3396" w:type="dxa"/>
            <w:gridSpan w:val="2"/>
          </w:tcPr>
          <w:p w14:paraId="0744D017" w14:textId="77777777" w:rsidR="002878AA" w:rsidRPr="00E64DAD" w:rsidRDefault="002878AA" w:rsidP="00CF471B">
            <w:pPr>
              <w:rPr>
                <w:rFonts w:eastAsia="Calibri"/>
                <w:sz w:val="22"/>
                <w:szCs w:val="22"/>
              </w:rPr>
            </w:pPr>
          </w:p>
        </w:tc>
      </w:tr>
      <w:tr w:rsidR="002878AA" w:rsidRPr="00E64DAD" w14:paraId="65A54B31" w14:textId="77777777" w:rsidTr="00195B71">
        <w:trPr>
          <w:trHeight w:val="458"/>
        </w:trPr>
        <w:tc>
          <w:tcPr>
            <w:tcW w:w="4467" w:type="dxa"/>
          </w:tcPr>
          <w:p w14:paraId="060E95DA" w14:textId="77777777" w:rsidR="002878AA" w:rsidRPr="00E64DAD" w:rsidRDefault="002878AA" w:rsidP="00FC175E">
            <w:pPr>
              <w:jc w:val="left"/>
              <w:rPr>
                <w:rFonts w:eastAsia="Calibri"/>
                <w:b/>
                <w:sz w:val="22"/>
                <w:szCs w:val="22"/>
              </w:rPr>
            </w:pPr>
            <w:r w:rsidRPr="00E64DAD">
              <w:rPr>
                <w:rFonts w:eastAsia="Calibri"/>
                <w:b/>
                <w:sz w:val="22"/>
                <w:szCs w:val="22"/>
              </w:rPr>
              <w:t>Faks:</w:t>
            </w:r>
          </w:p>
        </w:tc>
        <w:tc>
          <w:tcPr>
            <w:tcW w:w="3396" w:type="dxa"/>
            <w:gridSpan w:val="2"/>
          </w:tcPr>
          <w:p w14:paraId="78977660" w14:textId="77777777" w:rsidR="002878AA" w:rsidRPr="00E64DAD" w:rsidRDefault="002878AA" w:rsidP="00CF471B">
            <w:pPr>
              <w:rPr>
                <w:rFonts w:eastAsia="Calibri"/>
                <w:sz w:val="22"/>
                <w:szCs w:val="22"/>
              </w:rPr>
            </w:pPr>
          </w:p>
        </w:tc>
      </w:tr>
      <w:tr w:rsidR="002878AA" w:rsidRPr="00E64DAD" w14:paraId="1A864026" w14:textId="77777777" w:rsidTr="00195B71">
        <w:trPr>
          <w:trHeight w:val="447"/>
        </w:trPr>
        <w:tc>
          <w:tcPr>
            <w:tcW w:w="4467" w:type="dxa"/>
          </w:tcPr>
          <w:p w14:paraId="11427CA2" w14:textId="77777777" w:rsidR="002878AA" w:rsidRPr="00E64DAD" w:rsidRDefault="002878AA" w:rsidP="00FC175E">
            <w:pPr>
              <w:jc w:val="left"/>
              <w:rPr>
                <w:rFonts w:eastAsia="Calibri"/>
                <w:b/>
                <w:sz w:val="22"/>
                <w:szCs w:val="22"/>
              </w:rPr>
            </w:pPr>
            <w:r w:rsidRPr="00E64DAD">
              <w:rPr>
                <w:rFonts w:eastAsia="Calibri"/>
                <w:b/>
                <w:sz w:val="22"/>
                <w:szCs w:val="22"/>
              </w:rPr>
              <w:t>Elektronska pošta:</w:t>
            </w:r>
          </w:p>
        </w:tc>
        <w:tc>
          <w:tcPr>
            <w:tcW w:w="3396" w:type="dxa"/>
            <w:gridSpan w:val="2"/>
          </w:tcPr>
          <w:p w14:paraId="3EB4008F" w14:textId="77777777" w:rsidR="002878AA" w:rsidRPr="00E64DAD" w:rsidRDefault="002878AA" w:rsidP="00CF471B">
            <w:pPr>
              <w:rPr>
                <w:rFonts w:eastAsia="Calibri"/>
                <w:sz w:val="22"/>
                <w:szCs w:val="22"/>
              </w:rPr>
            </w:pPr>
          </w:p>
        </w:tc>
      </w:tr>
      <w:tr w:rsidR="002878AA" w:rsidRPr="00E64DAD" w14:paraId="15F87DDE" w14:textId="77777777" w:rsidTr="00195B71">
        <w:trPr>
          <w:trHeight w:val="535"/>
        </w:trPr>
        <w:tc>
          <w:tcPr>
            <w:tcW w:w="4467" w:type="dxa"/>
          </w:tcPr>
          <w:p w14:paraId="2B57AF3F" w14:textId="77777777" w:rsidR="002878AA" w:rsidRPr="00E64DAD" w:rsidRDefault="002878AA" w:rsidP="00FC175E">
            <w:pPr>
              <w:ind w:left="6"/>
              <w:jc w:val="left"/>
              <w:rPr>
                <w:rFonts w:eastAsia="Calibri"/>
                <w:b/>
                <w:sz w:val="22"/>
                <w:szCs w:val="22"/>
              </w:rPr>
            </w:pPr>
            <w:r w:rsidRPr="00E64DAD">
              <w:rPr>
                <w:rFonts w:eastAsia="Calibri"/>
                <w:b/>
                <w:sz w:val="22"/>
                <w:szCs w:val="22"/>
              </w:rPr>
              <w:t>Kontaktna oseba ponudnika za obveščanje:</w:t>
            </w:r>
          </w:p>
        </w:tc>
        <w:tc>
          <w:tcPr>
            <w:tcW w:w="3396" w:type="dxa"/>
            <w:gridSpan w:val="2"/>
            <w:tcBorders>
              <w:bottom w:val="single" w:sz="4" w:space="0" w:color="auto"/>
            </w:tcBorders>
          </w:tcPr>
          <w:p w14:paraId="5DEADBA0" w14:textId="77777777" w:rsidR="002878AA" w:rsidRPr="00E64DAD" w:rsidRDefault="002878AA" w:rsidP="00CF471B">
            <w:pPr>
              <w:ind w:left="6"/>
              <w:rPr>
                <w:rFonts w:eastAsia="Calibri"/>
                <w:sz w:val="22"/>
                <w:szCs w:val="22"/>
              </w:rPr>
            </w:pPr>
          </w:p>
        </w:tc>
      </w:tr>
      <w:tr w:rsidR="002878AA" w:rsidRPr="00E64DAD" w14:paraId="16F19B38" w14:textId="77777777" w:rsidTr="00195B71">
        <w:trPr>
          <w:trHeight w:val="262"/>
        </w:trPr>
        <w:tc>
          <w:tcPr>
            <w:tcW w:w="4467" w:type="dxa"/>
          </w:tcPr>
          <w:p w14:paraId="790160F9" w14:textId="77777777" w:rsidR="002878AA" w:rsidRPr="00E64DAD" w:rsidRDefault="002878AA" w:rsidP="00FC175E">
            <w:pPr>
              <w:ind w:left="6"/>
              <w:jc w:val="left"/>
              <w:rPr>
                <w:rFonts w:eastAsia="Calibri"/>
                <w:b/>
                <w:sz w:val="22"/>
                <w:szCs w:val="22"/>
              </w:rPr>
            </w:pPr>
            <w:r w:rsidRPr="00E64DAD">
              <w:rPr>
                <w:rFonts w:eastAsia="Calibri"/>
                <w:b/>
                <w:sz w:val="22"/>
                <w:szCs w:val="22"/>
              </w:rPr>
              <w:t>Elektronska pošta kontaktne osebe za obveščanje:</w:t>
            </w:r>
          </w:p>
        </w:tc>
        <w:tc>
          <w:tcPr>
            <w:tcW w:w="3396" w:type="dxa"/>
            <w:gridSpan w:val="2"/>
            <w:tcBorders>
              <w:bottom w:val="single" w:sz="4" w:space="0" w:color="auto"/>
            </w:tcBorders>
          </w:tcPr>
          <w:p w14:paraId="44F21A8E" w14:textId="77777777" w:rsidR="002878AA" w:rsidRPr="00E64DAD" w:rsidRDefault="002878AA" w:rsidP="00CF471B">
            <w:pPr>
              <w:ind w:left="6"/>
              <w:rPr>
                <w:rFonts w:eastAsia="Calibri"/>
                <w:sz w:val="22"/>
                <w:szCs w:val="22"/>
              </w:rPr>
            </w:pPr>
          </w:p>
        </w:tc>
      </w:tr>
      <w:tr w:rsidR="002878AA" w:rsidRPr="00E64DAD" w14:paraId="1B560410" w14:textId="77777777" w:rsidTr="00195B71">
        <w:trPr>
          <w:trHeight w:val="120"/>
        </w:trPr>
        <w:tc>
          <w:tcPr>
            <w:tcW w:w="4467" w:type="dxa"/>
          </w:tcPr>
          <w:p w14:paraId="4DDC80D2" w14:textId="77777777" w:rsidR="002878AA" w:rsidRPr="00E64DAD" w:rsidRDefault="002878AA" w:rsidP="00FC175E">
            <w:pPr>
              <w:ind w:left="6"/>
              <w:jc w:val="left"/>
              <w:rPr>
                <w:rFonts w:eastAsia="Calibri"/>
                <w:b/>
                <w:sz w:val="22"/>
                <w:szCs w:val="22"/>
              </w:rPr>
            </w:pPr>
            <w:r w:rsidRPr="00E64DAD">
              <w:rPr>
                <w:rFonts w:eastAsia="Calibri"/>
                <w:b/>
                <w:sz w:val="22"/>
                <w:szCs w:val="22"/>
              </w:rPr>
              <w:t>Nastopanje v skupni ponudbi</w:t>
            </w:r>
            <w:r w:rsidR="00FC7054" w:rsidRPr="00E64DAD">
              <w:rPr>
                <w:rFonts w:eastAsia="Calibri"/>
                <w:b/>
                <w:sz w:val="22"/>
                <w:szCs w:val="22"/>
              </w:rPr>
              <w:t xml:space="preserve"> </w:t>
            </w:r>
            <w:r w:rsidRPr="00E64DAD">
              <w:rPr>
                <w:rFonts w:eastAsia="Calibri"/>
                <w:b/>
                <w:sz w:val="22"/>
                <w:szCs w:val="22"/>
              </w:rPr>
              <w:t>(ustrezno označiti)</w:t>
            </w:r>
            <w:r w:rsidR="00FC175E">
              <w:rPr>
                <w:rFonts w:eastAsia="Calibri"/>
                <w:b/>
                <w:sz w:val="22"/>
                <w:szCs w:val="22"/>
              </w:rPr>
              <w:t>:</w:t>
            </w:r>
          </w:p>
        </w:tc>
        <w:tc>
          <w:tcPr>
            <w:tcW w:w="1173" w:type="dxa"/>
            <w:tcBorders>
              <w:right w:val="nil"/>
            </w:tcBorders>
          </w:tcPr>
          <w:p w14:paraId="1F46CB16" w14:textId="77777777" w:rsidR="002878AA" w:rsidRPr="00E64DAD" w:rsidRDefault="002878AA"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79E9D9D0" w14:textId="77777777" w:rsidR="002878AA" w:rsidRPr="00E64DAD" w:rsidRDefault="002878AA" w:rsidP="00CF471B">
            <w:pPr>
              <w:jc w:val="center"/>
              <w:rPr>
                <w:rFonts w:eastAsia="Calibri"/>
                <w:b/>
                <w:sz w:val="22"/>
                <w:szCs w:val="22"/>
              </w:rPr>
            </w:pPr>
            <w:r w:rsidRPr="00E64DAD">
              <w:rPr>
                <w:rFonts w:eastAsia="Calibri"/>
                <w:b/>
                <w:sz w:val="22"/>
                <w:szCs w:val="22"/>
              </w:rPr>
              <w:t>NE</w:t>
            </w:r>
          </w:p>
        </w:tc>
      </w:tr>
      <w:tr w:rsidR="002878AA" w:rsidRPr="00E64DAD" w14:paraId="0D4B1F28" w14:textId="77777777" w:rsidTr="00195B71">
        <w:trPr>
          <w:trHeight w:val="120"/>
        </w:trPr>
        <w:tc>
          <w:tcPr>
            <w:tcW w:w="4467" w:type="dxa"/>
          </w:tcPr>
          <w:p w14:paraId="4DE6AB42" w14:textId="77777777" w:rsidR="002878AA" w:rsidRPr="00E64DAD" w:rsidRDefault="002878AA" w:rsidP="00FC175E">
            <w:pPr>
              <w:ind w:left="6"/>
              <w:jc w:val="left"/>
              <w:rPr>
                <w:rFonts w:eastAsia="Calibri"/>
                <w:b/>
                <w:sz w:val="22"/>
                <w:szCs w:val="22"/>
              </w:rPr>
            </w:pPr>
            <w:r w:rsidRPr="00E64DAD">
              <w:rPr>
                <w:rFonts w:eastAsia="Calibri"/>
                <w:b/>
                <w:sz w:val="22"/>
                <w:szCs w:val="22"/>
              </w:rPr>
              <w:t>Nastopanje s podizvajalci (ustrezno označiti)</w:t>
            </w:r>
            <w:r w:rsidR="00FC175E">
              <w:rPr>
                <w:rFonts w:eastAsia="Calibri"/>
                <w:b/>
                <w:sz w:val="22"/>
                <w:szCs w:val="22"/>
              </w:rPr>
              <w:t>:</w:t>
            </w:r>
          </w:p>
        </w:tc>
        <w:tc>
          <w:tcPr>
            <w:tcW w:w="1173" w:type="dxa"/>
            <w:tcBorders>
              <w:right w:val="nil"/>
            </w:tcBorders>
          </w:tcPr>
          <w:p w14:paraId="2544EDD4" w14:textId="77777777" w:rsidR="002878AA" w:rsidRPr="00E64DAD" w:rsidRDefault="002878AA"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6064923D" w14:textId="77777777" w:rsidR="002878AA" w:rsidRPr="00E64DAD" w:rsidRDefault="002878AA" w:rsidP="00CF471B">
            <w:pPr>
              <w:jc w:val="center"/>
              <w:rPr>
                <w:rFonts w:eastAsia="Calibri"/>
                <w:b/>
                <w:sz w:val="22"/>
                <w:szCs w:val="22"/>
              </w:rPr>
            </w:pPr>
            <w:r w:rsidRPr="00E64DAD">
              <w:rPr>
                <w:rFonts w:eastAsia="Calibri"/>
                <w:b/>
                <w:sz w:val="22"/>
                <w:szCs w:val="22"/>
              </w:rPr>
              <w:t>NE</w:t>
            </w:r>
          </w:p>
        </w:tc>
      </w:tr>
      <w:tr w:rsidR="00B36F5F" w:rsidRPr="00E64DAD" w14:paraId="2AF1CBB8" w14:textId="77777777" w:rsidTr="00195B71">
        <w:trPr>
          <w:trHeight w:val="120"/>
        </w:trPr>
        <w:tc>
          <w:tcPr>
            <w:tcW w:w="4467" w:type="dxa"/>
          </w:tcPr>
          <w:p w14:paraId="15F6F1B7" w14:textId="77777777" w:rsidR="00B36F5F" w:rsidRPr="00E64DAD" w:rsidRDefault="00B36F5F" w:rsidP="00FC175E">
            <w:pPr>
              <w:ind w:left="6"/>
              <w:jc w:val="left"/>
              <w:rPr>
                <w:rFonts w:eastAsia="Calibri"/>
                <w:b/>
                <w:sz w:val="22"/>
                <w:szCs w:val="22"/>
              </w:rPr>
            </w:pPr>
            <w:r w:rsidRPr="00A35A42">
              <w:rPr>
                <w:rFonts w:eastAsia="Calibri"/>
                <w:b/>
              </w:rPr>
              <w:t xml:space="preserve">Ponudnik je MSP </w:t>
            </w:r>
            <w:r w:rsidRPr="00A35A42">
              <w:rPr>
                <w:rFonts w:eastAsia="Calibri"/>
              </w:rPr>
              <w:t>(</w:t>
            </w:r>
            <w:proofErr w:type="spellStart"/>
            <w:r w:rsidRPr="00A35A42">
              <w:rPr>
                <w:rFonts w:eastAsia="Calibri"/>
              </w:rPr>
              <w:t>mikro</w:t>
            </w:r>
            <w:proofErr w:type="spellEnd"/>
            <w:r w:rsidRPr="00A35A42">
              <w:rPr>
                <w:rFonts w:eastAsia="Calibri"/>
              </w:rPr>
              <w:t xml:space="preserve">, mala in srednje veliko podjetje) </w:t>
            </w:r>
            <w:r w:rsidRPr="00A35A42">
              <w:rPr>
                <w:rFonts w:eastAsia="Calibri"/>
                <w:b/>
              </w:rPr>
              <w:t>(ustrezno označiti)</w:t>
            </w:r>
          </w:p>
        </w:tc>
        <w:tc>
          <w:tcPr>
            <w:tcW w:w="1173" w:type="dxa"/>
            <w:tcBorders>
              <w:right w:val="nil"/>
            </w:tcBorders>
          </w:tcPr>
          <w:p w14:paraId="3DA3A517" w14:textId="77777777" w:rsidR="00B36F5F" w:rsidRPr="00E64DAD" w:rsidRDefault="00B36F5F"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4A013241" w14:textId="77777777" w:rsidR="00B36F5F" w:rsidRPr="00E64DAD" w:rsidRDefault="00B36F5F" w:rsidP="00CF471B">
            <w:pPr>
              <w:jc w:val="center"/>
              <w:rPr>
                <w:rFonts w:eastAsia="Calibri"/>
                <w:b/>
                <w:sz w:val="22"/>
                <w:szCs w:val="22"/>
              </w:rPr>
            </w:pPr>
            <w:r w:rsidRPr="00E64DAD">
              <w:rPr>
                <w:rFonts w:eastAsia="Calibri"/>
                <w:b/>
                <w:sz w:val="22"/>
                <w:szCs w:val="22"/>
              </w:rPr>
              <w:t>NE</w:t>
            </w:r>
          </w:p>
        </w:tc>
      </w:tr>
      <w:tr w:rsidR="002878AA" w:rsidRPr="00E64DAD" w14:paraId="327B8EA5" w14:textId="77777777" w:rsidTr="00195B71">
        <w:trPr>
          <w:trHeight w:val="120"/>
        </w:trPr>
        <w:tc>
          <w:tcPr>
            <w:tcW w:w="4467" w:type="dxa"/>
          </w:tcPr>
          <w:p w14:paraId="19211F19" w14:textId="77777777" w:rsidR="002878AA" w:rsidRPr="00E64DAD" w:rsidRDefault="002878AA" w:rsidP="00FC175E">
            <w:pPr>
              <w:ind w:left="6"/>
              <w:jc w:val="left"/>
              <w:rPr>
                <w:rFonts w:eastAsia="Calibri"/>
                <w:b/>
                <w:sz w:val="22"/>
                <w:szCs w:val="22"/>
              </w:rPr>
            </w:pPr>
            <w:r w:rsidRPr="00E64DAD">
              <w:rPr>
                <w:rFonts w:eastAsia="Calibri"/>
                <w:b/>
                <w:sz w:val="22"/>
                <w:szCs w:val="22"/>
              </w:rPr>
              <w:t>Veljavnost ponudbe</w:t>
            </w:r>
            <w:r w:rsidR="00FC175E">
              <w:rPr>
                <w:rFonts w:eastAsia="Calibri"/>
                <w:b/>
                <w:sz w:val="22"/>
                <w:szCs w:val="22"/>
              </w:rPr>
              <w:t>:</w:t>
            </w:r>
          </w:p>
        </w:tc>
        <w:tc>
          <w:tcPr>
            <w:tcW w:w="3396" w:type="dxa"/>
            <w:gridSpan w:val="2"/>
          </w:tcPr>
          <w:p w14:paraId="26B2BFFA" w14:textId="77777777" w:rsidR="002878AA" w:rsidRPr="00E64DAD" w:rsidRDefault="002878AA" w:rsidP="00CF471B">
            <w:pPr>
              <w:jc w:val="center"/>
              <w:rPr>
                <w:rFonts w:eastAsia="Calibri"/>
                <w:b/>
                <w:sz w:val="22"/>
                <w:szCs w:val="22"/>
              </w:rPr>
            </w:pPr>
            <w:r w:rsidRPr="00E64DAD">
              <w:rPr>
                <w:rFonts w:eastAsia="Calibri"/>
                <w:sz w:val="22"/>
                <w:szCs w:val="22"/>
              </w:rPr>
              <w:t>________ dni</w:t>
            </w:r>
          </w:p>
        </w:tc>
      </w:tr>
    </w:tbl>
    <w:p w14:paraId="491C2BF4" w14:textId="77777777" w:rsidR="002D6B67" w:rsidRDefault="002D6B67" w:rsidP="003B39FF">
      <w:pPr>
        <w:spacing w:after="0"/>
        <w:rPr>
          <w:sz w:val="22"/>
          <w:szCs w:val="22"/>
        </w:rPr>
      </w:pPr>
    </w:p>
    <w:p w14:paraId="58CF0B94" w14:textId="77777777" w:rsidR="00195B71" w:rsidRDefault="00195B71" w:rsidP="003B39FF">
      <w:pPr>
        <w:spacing w:after="0"/>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549CD" w:rsidRPr="00EA2A7B" w14:paraId="1CA31773" w14:textId="77777777" w:rsidTr="001549CD">
        <w:tc>
          <w:tcPr>
            <w:tcW w:w="2542" w:type="dxa"/>
          </w:tcPr>
          <w:p w14:paraId="19FC01BD" w14:textId="77777777" w:rsidR="001549CD" w:rsidRPr="00EA2A7B" w:rsidRDefault="001549CD" w:rsidP="002878AA">
            <w:pPr>
              <w:spacing w:after="240"/>
              <w:rPr>
                <w:rFonts w:eastAsia="Calibri"/>
                <w:b/>
                <w:sz w:val="22"/>
                <w:szCs w:val="22"/>
              </w:rPr>
            </w:pPr>
          </w:p>
        </w:tc>
        <w:tc>
          <w:tcPr>
            <w:tcW w:w="2639" w:type="dxa"/>
          </w:tcPr>
          <w:p w14:paraId="73DB6262" w14:textId="77777777" w:rsidR="001549CD" w:rsidRPr="00EA2A7B" w:rsidRDefault="001549CD" w:rsidP="001549CD">
            <w:pPr>
              <w:spacing w:after="240"/>
              <w:jc w:val="center"/>
              <w:rPr>
                <w:rFonts w:eastAsia="Calibri"/>
                <w:b/>
                <w:sz w:val="22"/>
                <w:szCs w:val="22"/>
              </w:rPr>
            </w:pPr>
          </w:p>
        </w:tc>
        <w:tc>
          <w:tcPr>
            <w:tcW w:w="2648" w:type="dxa"/>
          </w:tcPr>
          <w:p w14:paraId="425A48AE" w14:textId="77777777" w:rsidR="001549CD" w:rsidRPr="00EA2A7B" w:rsidRDefault="001549CD" w:rsidP="002878AA">
            <w:pPr>
              <w:spacing w:after="240"/>
              <w:jc w:val="center"/>
              <w:rPr>
                <w:rFonts w:eastAsia="Calibri"/>
                <w:b/>
                <w:sz w:val="22"/>
                <w:szCs w:val="22"/>
              </w:rPr>
            </w:pPr>
          </w:p>
        </w:tc>
      </w:tr>
    </w:tbl>
    <w:p w14:paraId="37C76142"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00457290" w14:textId="77777777" w:rsidR="006A0F4E" w:rsidRPr="007378D3" w:rsidRDefault="00BB4908" w:rsidP="000361F0">
      <w:pPr>
        <w:pStyle w:val="Heading2"/>
        <w:numPr>
          <w:ilvl w:val="0"/>
          <w:numId w:val="12"/>
        </w:numPr>
        <w:rPr>
          <w:rFonts w:asciiTheme="minorHAnsi" w:hAnsiTheme="minorHAnsi"/>
          <w:sz w:val="22"/>
          <w:szCs w:val="22"/>
        </w:rPr>
      </w:pPr>
      <w:bookmarkStart w:id="3" w:name="_Toc466301863"/>
      <w:bookmarkStart w:id="4" w:name="_Toc466302014"/>
      <w:bookmarkStart w:id="5" w:name="_Toc466360596"/>
      <w:bookmarkStart w:id="6" w:name="_Toc466360746"/>
      <w:bookmarkStart w:id="7" w:name="_Toc466301866"/>
      <w:bookmarkStart w:id="8" w:name="_Toc466302017"/>
      <w:bookmarkStart w:id="9" w:name="_Toc466360599"/>
      <w:bookmarkStart w:id="10" w:name="_Toc466360749"/>
      <w:bookmarkStart w:id="11" w:name="_Toc466301922"/>
      <w:bookmarkStart w:id="12" w:name="_Toc466302073"/>
      <w:bookmarkStart w:id="13" w:name="_Toc466360655"/>
      <w:bookmarkStart w:id="14" w:name="_Toc466360805"/>
      <w:bookmarkStart w:id="15" w:name="_Toc466301923"/>
      <w:bookmarkStart w:id="16" w:name="_Toc466302074"/>
      <w:bookmarkStart w:id="17" w:name="_Toc466360656"/>
      <w:bookmarkStart w:id="18" w:name="_Toc466360806"/>
      <w:bookmarkStart w:id="19" w:name="_Toc466301928"/>
      <w:bookmarkStart w:id="20" w:name="_Toc466302079"/>
      <w:bookmarkStart w:id="21" w:name="_Toc466360661"/>
      <w:bookmarkStart w:id="22" w:name="_Toc466360811"/>
      <w:bookmarkStart w:id="23" w:name="_Toc466301932"/>
      <w:bookmarkStart w:id="24" w:name="_Toc466302083"/>
      <w:bookmarkStart w:id="25" w:name="_Toc63947817"/>
      <w:bookmarkStart w:id="26" w:name="_Toc44709893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25"/>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7A36081E" w14:textId="77777777" w:rsidTr="00355789">
        <w:trPr>
          <w:trHeight w:val="253"/>
        </w:trPr>
        <w:tc>
          <w:tcPr>
            <w:tcW w:w="1817" w:type="dxa"/>
          </w:tcPr>
          <w:p w14:paraId="03489C5D" w14:textId="77777777" w:rsidR="00E83ED7" w:rsidRPr="00E83ED7" w:rsidRDefault="00E83ED7" w:rsidP="00E83ED7">
            <w:pPr>
              <w:spacing w:after="0"/>
              <w:rPr>
                <w:b/>
              </w:rPr>
            </w:pPr>
            <w:r w:rsidRPr="008D08B7">
              <w:rPr>
                <w:b/>
              </w:rPr>
              <w:t>NAROČNIK</w:t>
            </w:r>
            <w:r>
              <w:t>:</w:t>
            </w:r>
          </w:p>
        </w:tc>
        <w:tc>
          <w:tcPr>
            <w:tcW w:w="6036" w:type="dxa"/>
          </w:tcPr>
          <w:p w14:paraId="13A3490C" w14:textId="77777777"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0172036B" w14:textId="77777777" w:rsidTr="00355789">
        <w:trPr>
          <w:trHeight w:val="253"/>
        </w:trPr>
        <w:tc>
          <w:tcPr>
            <w:tcW w:w="1817" w:type="dxa"/>
          </w:tcPr>
          <w:p w14:paraId="05E25EC0" w14:textId="77777777" w:rsidR="00E83ED7" w:rsidRPr="00E83ED7" w:rsidRDefault="00E83ED7" w:rsidP="00E83ED7">
            <w:pPr>
              <w:spacing w:after="0"/>
              <w:rPr>
                <w:b/>
              </w:rPr>
            </w:pPr>
            <w:r w:rsidRPr="00E83ED7">
              <w:rPr>
                <w:b/>
              </w:rPr>
              <w:t>JAVNO NAROČILO</w:t>
            </w:r>
          </w:p>
        </w:tc>
        <w:tc>
          <w:tcPr>
            <w:tcW w:w="6036" w:type="dxa"/>
          </w:tcPr>
          <w:p w14:paraId="5859A093" w14:textId="362EDDCC" w:rsidR="00E83ED7" w:rsidRPr="00E83ED7" w:rsidRDefault="00025411" w:rsidP="00030934">
            <w:pPr>
              <w:spacing w:after="0"/>
            </w:pPr>
            <w:r w:rsidRPr="00025411">
              <w:t>JN/</w:t>
            </w:r>
            <w:r w:rsidR="00030934">
              <w:t>1</w:t>
            </w:r>
            <w:r w:rsidRPr="005C16C7">
              <w:t>-NEP</w:t>
            </w:r>
            <w:r w:rsidR="00030934">
              <w:t>/2021</w:t>
            </w:r>
          </w:p>
        </w:tc>
      </w:tr>
      <w:tr w:rsidR="00E83ED7" w:rsidRPr="00195B71" w14:paraId="3C1ED332" w14:textId="77777777" w:rsidTr="00355789">
        <w:trPr>
          <w:trHeight w:val="201"/>
        </w:trPr>
        <w:tc>
          <w:tcPr>
            <w:tcW w:w="1817" w:type="dxa"/>
          </w:tcPr>
          <w:p w14:paraId="0DF9D573" w14:textId="77777777" w:rsidR="00E83ED7" w:rsidRPr="00EC3D89" w:rsidRDefault="00E83ED7" w:rsidP="00355789">
            <w:pPr>
              <w:spacing w:after="0"/>
              <w:rPr>
                <w:b/>
              </w:rPr>
            </w:pPr>
            <w:r w:rsidRPr="00EC3D89">
              <w:rPr>
                <w:b/>
              </w:rPr>
              <w:t>PREDMET</w:t>
            </w:r>
          </w:p>
        </w:tc>
        <w:tc>
          <w:tcPr>
            <w:tcW w:w="6036" w:type="dxa"/>
          </w:tcPr>
          <w:p w14:paraId="447E4B62" w14:textId="77777777" w:rsidR="00E83ED7" w:rsidRPr="00E83ED7" w:rsidRDefault="003C41D3" w:rsidP="000550B8">
            <w:pPr>
              <w:spacing w:after="0"/>
            </w:pPr>
            <w:r w:rsidRPr="003C41D3">
              <w:t>ZAVAROVANJE PREMOŽENJA V LASTI DUTB</w:t>
            </w:r>
          </w:p>
        </w:tc>
      </w:tr>
    </w:tbl>
    <w:p w14:paraId="0598E635" w14:textId="77777777" w:rsidR="00E83ED7" w:rsidRPr="00025411" w:rsidRDefault="00E83ED7" w:rsidP="00E83ED7">
      <w:pPr>
        <w:widowControl/>
        <w:spacing w:after="0"/>
        <w:jc w:val="left"/>
        <w:rPr>
          <w:sz w:val="22"/>
          <w:szCs w:val="22"/>
        </w:rPr>
      </w:pPr>
    </w:p>
    <w:p w14:paraId="55C425D7" w14:textId="77777777" w:rsidR="00E83ED7" w:rsidRDefault="005F5D73" w:rsidP="005F5D73">
      <w:pPr>
        <w:widowControl/>
        <w:spacing w:after="0"/>
        <w:rPr>
          <w:sz w:val="22"/>
          <w:szCs w:val="22"/>
        </w:rPr>
      </w:pPr>
      <w:r w:rsidRPr="004649AD">
        <w:t xml:space="preserve">S </w:t>
      </w:r>
      <w:r w:rsidRPr="00DA3647">
        <w:t>tem obrazcem ponudnik izkazuje, da razpolaga s potrjenimi referencami s strani prejšnjih naročnikov, skladno s točko</w:t>
      </w:r>
      <w:r>
        <w:t xml:space="preserve"> </w:t>
      </w:r>
      <w:r w:rsidR="00B60387" w:rsidRPr="00B60387">
        <w:t>'</w:t>
      </w:r>
      <w:r w:rsidRPr="00B60387">
        <w:t>Tehničn</w:t>
      </w:r>
      <w:r w:rsidR="00B60387" w:rsidRPr="00B60387">
        <w:t>a</w:t>
      </w:r>
      <w:r w:rsidRPr="00B60387">
        <w:t xml:space="preserve"> in kadrovsk</w:t>
      </w:r>
      <w:r w:rsidR="00B60387" w:rsidRPr="00B60387">
        <w:t>a</w:t>
      </w:r>
      <w:r>
        <w:t xml:space="preserve"> sposobnost</w:t>
      </w:r>
      <w:r w:rsidR="00B60387">
        <w:t>'</w:t>
      </w:r>
      <w:r>
        <w:t xml:space="preserve"> </w:t>
      </w:r>
      <w:r w:rsidRPr="004649AD">
        <w:t>predmetne razpisne dokumentacije.</w:t>
      </w:r>
    </w:p>
    <w:p w14:paraId="60EC97D9"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277F6E61" w14:textId="77777777" w:rsidTr="00025411">
        <w:trPr>
          <w:trHeight w:val="304"/>
          <w:jc w:val="center"/>
        </w:trPr>
        <w:tc>
          <w:tcPr>
            <w:tcW w:w="7927" w:type="dxa"/>
            <w:gridSpan w:val="3"/>
          </w:tcPr>
          <w:p w14:paraId="6F8A4B80"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2269D1F1" w14:textId="77777777" w:rsidTr="00E83ED7">
        <w:trPr>
          <w:trHeight w:hRule="exact" w:val="397"/>
          <w:jc w:val="center"/>
        </w:trPr>
        <w:tc>
          <w:tcPr>
            <w:tcW w:w="3114" w:type="dxa"/>
          </w:tcPr>
          <w:p w14:paraId="5EBA42E6"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2AA54C38"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52A5C037" w14:textId="77777777" w:rsidTr="00E83ED7">
        <w:trPr>
          <w:trHeight w:hRule="exact" w:val="397"/>
          <w:jc w:val="center"/>
        </w:trPr>
        <w:tc>
          <w:tcPr>
            <w:tcW w:w="3114" w:type="dxa"/>
          </w:tcPr>
          <w:p w14:paraId="50A7DCF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52D50ECD"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4EFF5D8" w14:textId="77777777" w:rsidTr="00E83ED7">
        <w:trPr>
          <w:trHeight w:hRule="exact" w:val="397"/>
          <w:jc w:val="center"/>
        </w:trPr>
        <w:tc>
          <w:tcPr>
            <w:tcW w:w="3114" w:type="dxa"/>
          </w:tcPr>
          <w:p w14:paraId="3BCBCD7B"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1496B6D0"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732A912" w14:textId="77777777" w:rsidTr="00025411">
        <w:trPr>
          <w:trHeight w:hRule="exact" w:val="348"/>
          <w:jc w:val="center"/>
        </w:trPr>
        <w:tc>
          <w:tcPr>
            <w:tcW w:w="3114" w:type="dxa"/>
          </w:tcPr>
          <w:p w14:paraId="34B746B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7620E65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51351EA" w14:textId="77777777" w:rsidTr="00025411">
        <w:trPr>
          <w:trHeight w:hRule="exact" w:val="367"/>
          <w:jc w:val="center"/>
        </w:trPr>
        <w:tc>
          <w:tcPr>
            <w:tcW w:w="3114" w:type="dxa"/>
          </w:tcPr>
          <w:p w14:paraId="1D8CFA5F" w14:textId="77777777" w:rsidR="00E83ED7" w:rsidRPr="00E83ED7" w:rsidRDefault="00025411" w:rsidP="00FB71B9">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sidRPr="00787A27">
              <w:rPr>
                <w:rFonts w:ascii="Calibri" w:eastAsia="Calibri" w:hAnsi="Calibri" w:cs="Times New Roman"/>
                <w:b/>
              </w:rPr>
              <w:t>D</w:t>
            </w:r>
            <w:r w:rsidR="00FB71B9" w:rsidRPr="00787A27">
              <w:rPr>
                <w:rFonts w:ascii="Calibri" w:eastAsia="Calibri" w:hAnsi="Calibri" w:cs="Times New Roman"/>
                <w:b/>
              </w:rPr>
              <w:t>PZP</w:t>
            </w:r>
            <w:r w:rsidRPr="00787A27">
              <w:rPr>
                <w:rFonts w:ascii="Calibri" w:eastAsia="Calibri" w:hAnsi="Calibri" w:cs="Times New Roman"/>
                <w:b/>
              </w:rPr>
              <w:t>)</w:t>
            </w:r>
          </w:p>
        </w:tc>
        <w:tc>
          <w:tcPr>
            <w:tcW w:w="4813" w:type="dxa"/>
            <w:gridSpan w:val="2"/>
          </w:tcPr>
          <w:p w14:paraId="446DD864" w14:textId="77777777" w:rsidR="00E83ED7" w:rsidRPr="00E83ED7" w:rsidRDefault="00E83ED7" w:rsidP="00E83ED7">
            <w:pPr>
              <w:widowControl/>
              <w:spacing w:after="0"/>
              <w:jc w:val="left"/>
              <w:rPr>
                <w:rFonts w:eastAsia="Calibri" w:cs="Times New Roman"/>
                <w:szCs w:val="22"/>
              </w:rPr>
            </w:pPr>
          </w:p>
        </w:tc>
      </w:tr>
      <w:tr w:rsidR="00E83ED7" w:rsidRPr="00E83ED7" w14:paraId="5AF80494" w14:textId="77777777" w:rsidTr="00E83ED7">
        <w:trPr>
          <w:trHeight w:hRule="exact" w:val="567"/>
          <w:jc w:val="center"/>
        </w:trPr>
        <w:tc>
          <w:tcPr>
            <w:tcW w:w="3114" w:type="dxa"/>
          </w:tcPr>
          <w:p w14:paraId="113A52D4"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5885A2C"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EFBF771" w14:textId="77777777" w:rsidTr="00025411">
        <w:trPr>
          <w:trHeight w:val="2019"/>
          <w:jc w:val="center"/>
        </w:trPr>
        <w:tc>
          <w:tcPr>
            <w:tcW w:w="7927" w:type="dxa"/>
            <w:gridSpan w:val="3"/>
          </w:tcPr>
          <w:p w14:paraId="77D47D40"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2DD5F8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049D222C" w14:textId="77777777" w:rsidR="00E83ED7" w:rsidRPr="00E83ED7" w:rsidRDefault="00E83ED7" w:rsidP="00E83ED7">
            <w:pPr>
              <w:widowControl/>
              <w:spacing w:after="0"/>
              <w:rPr>
                <w:rFonts w:eastAsia="Calibri" w:cs="Times New Roman"/>
                <w:szCs w:val="22"/>
              </w:rPr>
            </w:pPr>
          </w:p>
          <w:p w14:paraId="1B34A217"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D3B175C"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6455B3B5" w14:textId="77777777" w:rsidTr="00E83ED7">
        <w:trPr>
          <w:trHeight w:val="343"/>
          <w:jc w:val="center"/>
        </w:trPr>
        <w:tc>
          <w:tcPr>
            <w:tcW w:w="3114" w:type="dxa"/>
            <w:vMerge w:val="restart"/>
          </w:tcPr>
          <w:p w14:paraId="53508DC8"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545C0281"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68D8E853"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D68451D" w14:textId="77777777" w:rsidTr="00E83ED7">
        <w:trPr>
          <w:trHeight w:val="375"/>
          <w:jc w:val="center"/>
        </w:trPr>
        <w:tc>
          <w:tcPr>
            <w:tcW w:w="3114" w:type="dxa"/>
            <w:vMerge/>
          </w:tcPr>
          <w:p w14:paraId="46DC14C0"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0414D61B"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2E6680C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11A3D631" w14:textId="77777777" w:rsidTr="00E83ED7">
        <w:trPr>
          <w:trHeight w:val="285"/>
          <w:jc w:val="center"/>
        </w:trPr>
        <w:tc>
          <w:tcPr>
            <w:tcW w:w="3114" w:type="dxa"/>
            <w:vMerge/>
          </w:tcPr>
          <w:p w14:paraId="1430410E"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A3C6F8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1B9080A4" w14:textId="77777777" w:rsidR="00E83ED7" w:rsidRPr="00E83ED7" w:rsidRDefault="00E83ED7" w:rsidP="00E83ED7">
            <w:pPr>
              <w:widowControl/>
              <w:spacing w:after="200" w:line="276" w:lineRule="auto"/>
              <w:jc w:val="left"/>
              <w:rPr>
                <w:rFonts w:eastAsia="Calibri" w:cs="Times New Roman"/>
                <w:b/>
              </w:rPr>
            </w:pPr>
          </w:p>
        </w:tc>
      </w:tr>
    </w:tbl>
    <w:p w14:paraId="555CDBA2" w14:textId="77777777" w:rsidR="00E83ED7" w:rsidRPr="00025411" w:rsidRDefault="00E83ED7" w:rsidP="00E83ED7">
      <w:pPr>
        <w:spacing w:after="0"/>
        <w:rPr>
          <w:b/>
        </w:rPr>
      </w:pPr>
      <w:r w:rsidRPr="00025411">
        <w:rPr>
          <w:b/>
        </w:rPr>
        <w:t>OPOMBA:</w:t>
      </w:r>
    </w:p>
    <w:p w14:paraId="6662BAC7" w14:textId="77777777" w:rsidR="00E83ED7" w:rsidRPr="00025411" w:rsidRDefault="00E83ED7" w:rsidP="000361F0">
      <w:pPr>
        <w:widowControl/>
        <w:numPr>
          <w:ilvl w:val="0"/>
          <w:numId w:val="18"/>
        </w:numPr>
        <w:spacing w:after="240"/>
        <w:contextualSpacing/>
        <w:jc w:val="left"/>
      </w:pPr>
      <w:r w:rsidRPr="00025411">
        <w:t>Obrazec se kopira za vsako referenco posebej.</w:t>
      </w:r>
    </w:p>
    <w:p w14:paraId="74A457D4" w14:textId="77777777" w:rsidR="00E83ED7" w:rsidRPr="00025411" w:rsidRDefault="00E83ED7" w:rsidP="000361F0">
      <w:pPr>
        <w:widowControl/>
        <w:numPr>
          <w:ilvl w:val="0"/>
          <w:numId w:val="18"/>
        </w:numPr>
        <w:spacing w:after="240"/>
        <w:contextualSpacing/>
        <w:jc w:val="left"/>
      </w:pPr>
      <w:r w:rsidRPr="00025411">
        <w:t xml:space="preserve">Ponudniki lahko predložijo dokazilo o zahtevanih referencah tudi v drugačni formi, vendar </w:t>
      </w:r>
      <w:r w:rsidRPr="00025411">
        <w:rPr>
          <w:b/>
        </w:rPr>
        <w:t xml:space="preserve">morajo biti na potrdilu navedeni </w:t>
      </w:r>
      <w:r w:rsidR="005C16C7">
        <w:rPr>
          <w:b/>
        </w:rPr>
        <w:t>VSI</w:t>
      </w:r>
      <w:r w:rsidRPr="00025411">
        <w:rPr>
          <w:b/>
        </w:rPr>
        <w:t xml:space="preserve"> zgoraj zahtevani podatki</w:t>
      </w:r>
      <w:r w:rsidRPr="00025411">
        <w:t>.</w:t>
      </w:r>
    </w:p>
    <w:p w14:paraId="5FCA63AA" w14:textId="77777777" w:rsidR="00E83ED7" w:rsidRDefault="00E83ED7" w:rsidP="00E83ED7">
      <w:pPr>
        <w:widowControl/>
        <w:spacing w:after="0"/>
        <w:jc w:val="left"/>
        <w:rPr>
          <w:sz w:val="22"/>
          <w:szCs w:val="22"/>
        </w:rPr>
      </w:pPr>
    </w:p>
    <w:p w14:paraId="725E5024" w14:textId="77777777" w:rsidR="00D20F1A" w:rsidRDefault="00D20F1A" w:rsidP="00E83ED7">
      <w:pPr>
        <w:widowControl/>
        <w:spacing w:after="0"/>
        <w:jc w:val="left"/>
        <w:rPr>
          <w:sz w:val="22"/>
          <w:szCs w:val="22"/>
        </w:rPr>
      </w:pPr>
    </w:p>
    <w:p w14:paraId="273557B0"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4471AFE9" w14:textId="77777777" w:rsidR="006A0F4E" w:rsidRDefault="006A0F4E">
      <w:pPr>
        <w:widowControl/>
        <w:spacing w:line="259" w:lineRule="auto"/>
        <w:jc w:val="left"/>
      </w:pPr>
      <w:r w:rsidRPr="00E83ED7">
        <w:br w:type="page"/>
      </w:r>
    </w:p>
    <w:p w14:paraId="58766798" w14:textId="77777777" w:rsidR="0064441E" w:rsidRPr="00E47614" w:rsidRDefault="0064441E" w:rsidP="000361F0">
      <w:pPr>
        <w:pStyle w:val="Heading2"/>
        <w:numPr>
          <w:ilvl w:val="0"/>
          <w:numId w:val="12"/>
        </w:numPr>
        <w:rPr>
          <w:rFonts w:asciiTheme="minorHAnsi" w:hAnsiTheme="minorHAnsi"/>
          <w:sz w:val="22"/>
          <w:szCs w:val="22"/>
        </w:rPr>
      </w:pPr>
      <w:bookmarkStart w:id="27" w:name="_Toc466360666"/>
      <w:bookmarkStart w:id="28" w:name="_Toc466360816"/>
      <w:bookmarkStart w:id="29" w:name="_Toc466301936"/>
      <w:bookmarkStart w:id="30" w:name="_Toc466302087"/>
      <w:bookmarkStart w:id="31" w:name="_Toc466301940"/>
      <w:bookmarkStart w:id="32" w:name="_Toc466302091"/>
      <w:bookmarkStart w:id="33" w:name="_Toc466360672"/>
      <w:bookmarkStart w:id="34" w:name="_Toc466360822"/>
      <w:bookmarkStart w:id="35" w:name="_Toc466301941"/>
      <w:bookmarkStart w:id="36" w:name="_Toc466302092"/>
      <w:bookmarkStart w:id="37" w:name="_Toc466360673"/>
      <w:bookmarkStart w:id="38" w:name="_Toc466360823"/>
      <w:bookmarkStart w:id="39" w:name="_Toc466301943"/>
      <w:bookmarkStart w:id="40" w:name="_Toc466302094"/>
      <w:bookmarkStart w:id="41" w:name="_Toc466360675"/>
      <w:bookmarkStart w:id="42" w:name="_Toc466360825"/>
      <w:bookmarkStart w:id="43" w:name="_Toc466301946"/>
      <w:bookmarkStart w:id="44" w:name="_Toc466302097"/>
      <w:bookmarkStart w:id="45" w:name="_Toc466360678"/>
      <w:bookmarkStart w:id="46" w:name="_Toc466360828"/>
      <w:bookmarkStart w:id="47" w:name="_Toc466301947"/>
      <w:bookmarkStart w:id="48" w:name="_Toc466302098"/>
      <w:bookmarkStart w:id="49" w:name="_Toc466360679"/>
      <w:bookmarkStart w:id="50" w:name="_Toc466360829"/>
      <w:bookmarkStart w:id="51" w:name="_Toc466301948"/>
      <w:bookmarkStart w:id="52" w:name="_Toc466302099"/>
      <w:bookmarkStart w:id="53" w:name="_Toc466360680"/>
      <w:bookmarkStart w:id="54" w:name="_Toc466360830"/>
      <w:bookmarkStart w:id="55" w:name="_Toc466301949"/>
      <w:bookmarkStart w:id="56" w:name="_Toc466302100"/>
      <w:bookmarkStart w:id="57" w:name="_Toc466360681"/>
      <w:bookmarkStart w:id="58" w:name="_Toc466360831"/>
      <w:bookmarkStart w:id="59" w:name="_Toc466301950"/>
      <w:bookmarkStart w:id="60" w:name="_Toc466302101"/>
      <w:bookmarkStart w:id="61" w:name="_Toc466360682"/>
      <w:bookmarkStart w:id="62" w:name="_Toc466360832"/>
      <w:bookmarkStart w:id="63" w:name="_Toc466301951"/>
      <w:bookmarkStart w:id="64" w:name="_Toc466302102"/>
      <w:bookmarkStart w:id="65" w:name="_Toc466360683"/>
      <w:bookmarkStart w:id="66" w:name="_Toc466360833"/>
      <w:bookmarkStart w:id="67" w:name="_Toc466301952"/>
      <w:bookmarkStart w:id="68" w:name="_Toc466302103"/>
      <w:bookmarkStart w:id="69" w:name="_Toc466360684"/>
      <w:bookmarkStart w:id="70" w:name="_Toc466360834"/>
      <w:bookmarkStart w:id="71" w:name="_Toc466301953"/>
      <w:bookmarkStart w:id="72" w:name="_Toc466302104"/>
      <w:bookmarkStart w:id="73" w:name="_Toc466360685"/>
      <w:bookmarkStart w:id="74" w:name="_Toc466360835"/>
      <w:bookmarkStart w:id="75" w:name="_Toc466301954"/>
      <w:bookmarkStart w:id="76" w:name="_Toc466302105"/>
      <w:bookmarkStart w:id="77" w:name="_Toc466360686"/>
      <w:bookmarkStart w:id="78" w:name="_Toc466360836"/>
      <w:bookmarkStart w:id="79" w:name="_Toc466301955"/>
      <w:bookmarkStart w:id="80" w:name="_Toc466302106"/>
      <w:bookmarkStart w:id="81" w:name="_Toc466360687"/>
      <w:bookmarkStart w:id="82" w:name="_Toc466360837"/>
      <w:bookmarkStart w:id="83" w:name="_Toc466301956"/>
      <w:bookmarkStart w:id="84" w:name="_Toc466302107"/>
      <w:bookmarkStart w:id="85" w:name="_Toc466360688"/>
      <w:bookmarkStart w:id="86" w:name="_Toc466360838"/>
      <w:bookmarkStart w:id="87" w:name="_Toc466301957"/>
      <w:bookmarkStart w:id="88" w:name="_Toc466302108"/>
      <w:bookmarkStart w:id="89" w:name="_Toc466360689"/>
      <w:bookmarkStart w:id="90" w:name="_Toc466360839"/>
      <w:bookmarkStart w:id="91" w:name="_Toc466301958"/>
      <w:bookmarkStart w:id="92" w:name="_Toc466302109"/>
      <w:bookmarkStart w:id="93" w:name="_Toc466360690"/>
      <w:bookmarkStart w:id="94" w:name="_Toc466360840"/>
      <w:bookmarkStart w:id="95" w:name="_Toc466301959"/>
      <w:bookmarkStart w:id="96" w:name="_Toc466302110"/>
      <w:bookmarkStart w:id="97" w:name="_Toc466360691"/>
      <w:bookmarkStart w:id="98" w:name="_Toc466360841"/>
      <w:bookmarkStart w:id="99" w:name="_Toc466301960"/>
      <w:bookmarkStart w:id="100" w:name="_Toc466302111"/>
      <w:bookmarkStart w:id="101" w:name="_Toc466360692"/>
      <w:bookmarkStart w:id="102" w:name="_Toc466360842"/>
      <w:bookmarkStart w:id="103" w:name="_Toc466301961"/>
      <w:bookmarkStart w:id="104" w:name="_Toc466302112"/>
      <w:bookmarkStart w:id="105" w:name="_Toc466360693"/>
      <w:bookmarkStart w:id="106" w:name="_Toc466360843"/>
      <w:bookmarkStart w:id="107" w:name="_Toc466301962"/>
      <w:bookmarkStart w:id="108" w:name="_Toc466302113"/>
      <w:bookmarkStart w:id="109" w:name="_Toc466360694"/>
      <w:bookmarkStart w:id="110" w:name="_Toc466360844"/>
      <w:bookmarkStart w:id="111" w:name="_Toc466301963"/>
      <w:bookmarkStart w:id="112" w:name="_Toc466302114"/>
      <w:bookmarkStart w:id="113" w:name="_Toc466360695"/>
      <w:bookmarkStart w:id="114" w:name="_Toc466360845"/>
      <w:bookmarkStart w:id="115" w:name="_Toc466301964"/>
      <w:bookmarkStart w:id="116" w:name="_Toc466302115"/>
      <w:bookmarkStart w:id="117" w:name="_Toc466360696"/>
      <w:bookmarkStart w:id="118" w:name="_Toc466360846"/>
      <w:bookmarkStart w:id="119" w:name="_Toc466301965"/>
      <w:bookmarkStart w:id="120" w:name="_Toc466302116"/>
      <w:bookmarkStart w:id="121" w:name="_Toc466360697"/>
      <w:bookmarkStart w:id="122" w:name="_Toc466360847"/>
      <w:bookmarkStart w:id="123" w:name="_Toc466301966"/>
      <w:bookmarkStart w:id="124" w:name="_Toc466302117"/>
      <w:bookmarkStart w:id="125" w:name="_Toc466360698"/>
      <w:bookmarkStart w:id="126" w:name="_Toc466360848"/>
      <w:bookmarkStart w:id="127" w:name="_Toc466301967"/>
      <w:bookmarkStart w:id="128" w:name="_Toc466302118"/>
      <w:bookmarkStart w:id="129" w:name="_Toc466360699"/>
      <w:bookmarkStart w:id="130" w:name="_Toc466360849"/>
      <w:bookmarkStart w:id="131" w:name="_Toc355961324"/>
      <w:bookmarkStart w:id="132" w:name="_Toc63947818"/>
      <w:bookmarkStart w:id="133" w:name="_Toc37013139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32"/>
    </w:p>
    <w:p w14:paraId="517105EA"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77FCB7B9"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35212C9E" w14:textId="4C44D545"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E47614" w:rsidRPr="00E47614">
        <w:rPr>
          <w:sz w:val="22"/>
          <w:szCs w:val="22"/>
        </w:rPr>
        <w:t xml:space="preserve">77., 79. in 80. členom ZJN-3 </w:t>
      </w:r>
      <w:r w:rsidRPr="00E47614">
        <w:rPr>
          <w:sz w:val="22"/>
          <w:szCs w:val="22"/>
        </w:rPr>
        <w:t xml:space="preserve">za potrebe preverjanja izpolnjevanja pogojev v postopku oddaje javnega naročila z </w:t>
      </w:r>
      <w:r w:rsidRPr="00FB71B9">
        <w:rPr>
          <w:sz w:val="22"/>
          <w:szCs w:val="22"/>
        </w:rPr>
        <w:t>oznako JN/</w:t>
      </w:r>
      <w:r w:rsidR="00477290">
        <w:rPr>
          <w:sz w:val="22"/>
          <w:szCs w:val="22"/>
        </w:rPr>
        <w:t>1</w:t>
      </w:r>
      <w:r w:rsidRPr="00FB71B9">
        <w:rPr>
          <w:sz w:val="22"/>
          <w:szCs w:val="22"/>
        </w:rPr>
        <w:t>-NEP/20</w:t>
      </w:r>
      <w:r w:rsidR="00F0482F">
        <w:rPr>
          <w:sz w:val="22"/>
          <w:szCs w:val="22"/>
        </w:rPr>
        <w:t>2</w:t>
      </w:r>
      <w:r w:rsidR="00477290">
        <w:rPr>
          <w:sz w:val="22"/>
          <w:szCs w:val="22"/>
        </w:rPr>
        <w:t>1</w:t>
      </w:r>
      <w:r w:rsidRPr="00E47614">
        <w:rPr>
          <w:sz w:val="22"/>
          <w:szCs w:val="22"/>
        </w:rPr>
        <w:t xml:space="preserve"> s predmetom naročila »</w:t>
      </w:r>
      <w:r w:rsidR="003C41D3" w:rsidRPr="003C41D3">
        <w:rPr>
          <w:sz w:val="22"/>
          <w:szCs w:val="22"/>
        </w:rPr>
        <w:t>ZAVAROVANJE PREMOŽENJA V LASTI DUTB</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06961E75" w14:textId="77777777" w:rsidTr="001A2FDC">
        <w:trPr>
          <w:trHeight w:val="255"/>
        </w:trPr>
        <w:tc>
          <w:tcPr>
            <w:tcW w:w="2885" w:type="dxa"/>
          </w:tcPr>
          <w:p w14:paraId="54B97F57" w14:textId="77777777" w:rsidR="0064441E" w:rsidRPr="00E47614" w:rsidRDefault="0064441E" w:rsidP="001A2FDC">
            <w:pPr>
              <w:widowControl/>
              <w:spacing w:line="259" w:lineRule="auto"/>
              <w:rPr>
                <w:b/>
              </w:rPr>
            </w:pPr>
            <w:r w:rsidRPr="00E47614">
              <w:rPr>
                <w:b/>
              </w:rPr>
              <w:t>IME IN PRIIMEK</w:t>
            </w:r>
          </w:p>
        </w:tc>
        <w:tc>
          <w:tcPr>
            <w:tcW w:w="4995" w:type="dxa"/>
          </w:tcPr>
          <w:p w14:paraId="6B57138E" w14:textId="77777777" w:rsidR="0064441E" w:rsidRPr="00E47614" w:rsidRDefault="0064441E" w:rsidP="001A2FDC">
            <w:pPr>
              <w:widowControl/>
              <w:spacing w:line="259" w:lineRule="auto"/>
              <w:rPr>
                <w:sz w:val="22"/>
                <w:szCs w:val="22"/>
              </w:rPr>
            </w:pPr>
          </w:p>
        </w:tc>
      </w:tr>
      <w:tr w:rsidR="0064441E" w:rsidRPr="00E47614" w14:paraId="7372133B" w14:textId="77777777" w:rsidTr="001A2FDC">
        <w:trPr>
          <w:trHeight w:val="210"/>
        </w:trPr>
        <w:tc>
          <w:tcPr>
            <w:tcW w:w="2885" w:type="dxa"/>
          </w:tcPr>
          <w:p w14:paraId="481B2953" w14:textId="77777777" w:rsidR="0064441E" w:rsidRPr="00E47614" w:rsidRDefault="0064441E" w:rsidP="001A2FDC">
            <w:pPr>
              <w:spacing w:line="259" w:lineRule="auto"/>
              <w:rPr>
                <w:b/>
              </w:rPr>
            </w:pPr>
            <w:r w:rsidRPr="00E47614">
              <w:rPr>
                <w:b/>
              </w:rPr>
              <w:t>(prejšnji priimek)</w:t>
            </w:r>
          </w:p>
        </w:tc>
        <w:tc>
          <w:tcPr>
            <w:tcW w:w="4995" w:type="dxa"/>
          </w:tcPr>
          <w:p w14:paraId="550D1F2E" w14:textId="77777777" w:rsidR="0064441E" w:rsidRPr="00E47614" w:rsidRDefault="0064441E" w:rsidP="001A2FDC">
            <w:pPr>
              <w:spacing w:line="259" w:lineRule="auto"/>
              <w:rPr>
                <w:sz w:val="22"/>
                <w:szCs w:val="22"/>
              </w:rPr>
            </w:pPr>
          </w:p>
        </w:tc>
      </w:tr>
      <w:tr w:rsidR="0064441E" w:rsidRPr="00E47614" w14:paraId="16341B07" w14:textId="77777777" w:rsidTr="001A2FDC">
        <w:trPr>
          <w:trHeight w:val="225"/>
        </w:trPr>
        <w:tc>
          <w:tcPr>
            <w:tcW w:w="2885" w:type="dxa"/>
          </w:tcPr>
          <w:p w14:paraId="7A58B15F" w14:textId="77777777" w:rsidR="0064441E" w:rsidRPr="00E47614" w:rsidRDefault="0064441E" w:rsidP="001A2FDC">
            <w:pPr>
              <w:spacing w:line="259" w:lineRule="auto"/>
              <w:rPr>
                <w:b/>
              </w:rPr>
            </w:pPr>
            <w:r w:rsidRPr="00E47614">
              <w:rPr>
                <w:b/>
              </w:rPr>
              <w:t>EMŠO</w:t>
            </w:r>
          </w:p>
        </w:tc>
        <w:tc>
          <w:tcPr>
            <w:tcW w:w="4995" w:type="dxa"/>
          </w:tcPr>
          <w:p w14:paraId="37997BEE" w14:textId="77777777" w:rsidR="0064441E" w:rsidRPr="00E47614" w:rsidRDefault="0064441E" w:rsidP="001A2FDC">
            <w:pPr>
              <w:spacing w:line="259" w:lineRule="auto"/>
              <w:rPr>
                <w:sz w:val="22"/>
                <w:szCs w:val="22"/>
              </w:rPr>
            </w:pPr>
          </w:p>
        </w:tc>
      </w:tr>
      <w:tr w:rsidR="0064441E" w:rsidRPr="00E47614" w14:paraId="4527E268" w14:textId="77777777" w:rsidTr="001A2FDC">
        <w:trPr>
          <w:trHeight w:val="315"/>
        </w:trPr>
        <w:tc>
          <w:tcPr>
            <w:tcW w:w="2885" w:type="dxa"/>
          </w:tcPr>
          <w:p w14:paraId="67FD8C8B" w14:textId="77777777" w:rsidR="0064441E" w:rsidRPr="00E47614" w:rsidRDefault="0064441E" w:rsidP="001A2FDC">
            <w:pPr>
              <w:widowControl/>
              <w:spacing w:line="259" w:lineRule="auto"/>
              <w:rPr>
                <w:b/>
              </w:rPr>
            </w:pPr>
            <w:r w:rsidRPr="00E47614">
              <w:rPr>
                <w:b/>
              </w:rPr>
              <w:t>DATUM ROJSTVA</w:t>
            </w:r>
          </w:p>
        </w:tc>
        <w:tc>
          <w:tcPr>
            <w:tcW w:w="4995" w:type="dxa"/>
          </w:tcPr>
          <w:p w14:paraId="0505A8C3" w14:textId="77777777" w:rsidR="0064441E" w:rsidRPr="00E47614" w:rsidRDefault="0064441E" w:rsidP="001A2FDC">
            <w:pPr>
              <w:widowControl/>
              <w:spacing w:line="259" w:lineRule="auto"/>
              <w:rPr>
                <w:sz w:val="22"/>
                <w:szCs w:val="22"/>
              </w:rPr>
            </w:pPr>
          </w:p>
        </w:tc>
      </w:tr>
      <w:tr w:rsidR="0064441E" w:rsidRPr="00E47614" w14:paraId="7D5868B8" w14:textId="77777777" w:rsidTr="001A2FDC">
        <w:trPr>
          <w:trHeight w:val="375"/>
        </w:trPr>
        <w:tc>
          <w:tcPr>
            <w:tcW w:w="2885" w:type="dxa"/>
          </w:tcPr>
          <w:p w14:paraId="26259802" w14:textId="77777777" w:rsidR="0064441E" w:rsidRPr="00E47614" w:rsidRDefault="0064441E" w:rsidP="001A2FDC">
            <w:pPr>
              <w:widowControl/>
              <w:spacing w:line="259" w:lineRule="auto"/>
              <w:rPr>
                <w:b/>
              </w:rPr>
            </w:pPr>
            <w:r w:rsidRPr="00E47614">
              <w:rPr>
                <w:b/>
              </w:rPr>
              <w:t>KRAJ ROJSTVA</w:t>
            </w:r>
          </w:p>
        </w:tc>
        <w:tc>
          <w:tcPr>
            <w:tcW w:w="4995" w:type="dxa"/>
          </w:tcPr>
          <w:p w14:paraId="0B45519B" w14:textId="77777777" w:rsidR="0064441E" w:rsidRPr="00E47614" w:rsidRDefault="0064441E" w:rsidP="001A2FDC">
            <w:pPr>
              <w:widowControl/>
              <w:spacing w:line="259" w:lineRule="auto"/>
              <w:rPr>
                <w:sz w:val="22"/>
                <w:szCs w:val="22"/>
              </w:rPr>
            </w:pPr>
          </w:p>
        </w:tc>
      </w:tr>
      <w:tr w:rsidR="0064441E" w:rsidRPr="00E47614" w14:paraId="74F14F3D" w14:textId="77777777" w:rsidTr="001A2FDC">
        <w:trPr>
          <w:trHeight w:val="270"/>
        </w:trPr>
        <w:tc>
          <w:tcPr>
            <w:tcW w:w="2885" w:type="dxa"/>
          </w:tcPr>
          <w:p w14:paraId="43B64AA3" w14:textId="77777777" w:rsidR="0064441E" w:rsidRPr="00E47614" w:rsidRDefault="0064441E" w:rsidP="001A2FDC">
            <w:pPr>
              <w:widowControl/>
              <w:spacing w:line="259" w:lineRule="auto"/>
              <w:rPr>
                <w:b/>
              </w:rPr>
            </w:pPr>
            <w:r w:rsidRPr="00E47614">
              <w:rPr>
                <w:b/>
              </w:rPr>
              <w:t>OBČINA ROJSTVA</w:t>
            </w:r>
          </w:p>
        </w:tc>
        <w:tc>
          <w:tcPr>
            <w:tcW w:w="4995" w:type="dxa"/>
          </w:tcPr>
          <w:p w14:paraId="435A295B" w14:textId="77777777" w:rsidR="0064441E" w:rsidRPr="00E47614" w:rsidRDefault="0064441E" w:rsidP="001A2FDC">
            <w:pPr>
              <w:widowControl/>
              <w:spacing w:line="259" w:lineRule="auto"/>
              <w:rPr>
                <w:sz w:val="22"/>
                <w:szCs w:val="22"/>
              </w:rPr>
            </w:pPr>
          </w:p>
        </w:tc>
      </w:tr>
      <w:tr w:rsidR="0064441E" w:rsidRPr="00E47614" w14:paraId="76BAB279" w14:textId="77777777" w:rsidTr="001A2FDC">
        <w:trPr>
          <w:trHeight w:val="375"/>
        </w:trPr>
        <w:tc>
          <w:tcPr>
            <w:tcW w:w="2885" w:type="dxa"/>
          </w:tcPr>
          <w:p w14:paraId="6879C66D" w14:textId="77777777" w:rsidR="0064441E" w:rsidRPr="00E47614" w:rsidRDefault="0064441E" w:rsidP="001A2FDC">
            <w:pPr>
              <w:widowControl/>
              <w:spacing w:line="259" w:lineRule="auto"/>
              <w:rPr>
                <w:b/>
              </w:rPr>
            </w:pPr>
            <w:r w:rsidRPr="00E47614">
              <w:rPr>
                <w:b/>
              </w:rPr>
              <w:t>DRŽAVA ROJSTVA</w:t>
            </w:r>
          </w:p>
        </w:tc>
        <w:tc>
          <w:tcPr>
            <w:tcW w:w="4995" w:type="dxa"/>
          </w:tcPr>
          <w:p w14:paraId="22BE39C3" w14:textId="77777777" w:rsidR="0064441E" w:rsidRPr="00E47614" w:rsidRDefault="0064441E" w:rsidP="001A2FDC">
            <w:pPr>
              <w:widowControl/>
              <w:spacing w:line="259" w:lineRule="auto"/>
              <w:rPr>
                <w:sz w:val="22"/>
                <w:szCs w:val="22"/>
              </w:rPr>
            </w:pPr>
          </w:p>
        </w:tc>
      </w:tr>
      <w:tr w:rsidR="0064441E" w:rsidRPr="00E47614" w14:paraId="2AE34890" w14:textId="77777777" w:rsidTr="001A2FDC">
        <w:trPr>
          <w:trHeight w:val="330"/>
        </w:trPr>
        <w:tc>
          <w:tcPr>
            <w:tcW w:w="2885" w:type="dxa"/>
          </w:tcPr>
          <w:p w14:paraId="735DB47B"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6CE1BB82" w14:textId="77777777" w:rsidR="0064441E" w:rsidRPr="00E47614" w:rsidRDefault="0064441E" w:rsidP="001A2FDC">
            <w:pPr>
              <w:widowControl/>
              <w:spacing w:line="259" w:lineRule="auto"/>
              <w:rPr>
                <w:sz w:val="22"/>
                <w:szCs w:val="22"/>
              </w:rPr>
            </w:pPr>
          </w:p>
        </w:tc>
      </w:tr>
      <w:tr w:rsidR="0064441E" w:rsidRPr="00E47614" w14:paraId="53F70E23" w14:textId="77777777" w:rsidTr="001A2FDC">
        <w:trPr>
          <w:trHeight w:val="225"/>
        </w:trPr>
        <w:tc>
          <w:tcPr>
            <w:tcW w:w="2885" w:type="dxa"/>
          </w:tcPr>
          <w:p w14:paraId="6C638A29" w14:textId="77777777" w:rsidR="0064441E" w:rsidRPr="00E47614" w:rsidRDefault="0064441E" w:rsidP="001A2FDC">
            <w:pPr>
              <w:widowControl/>
              <w:spacing w:line="259" w:lineRule="auto"/>
              <w:rPr>
                <w:b/>
              </w:rPr>
            </w:pPr>
            <w:r w:rsidRPr="00E47614">
              <w:rPr>
                <w:b/>
              </w:rPr>
              <w:t>DRŽAVLJANSTVO</w:t>
            </w:r>
          </w:p>
        </w:tc>
        <w:tc>
          <w:tcPr>
            <w:tcW w:w="4995" w:type="dxa"/>
          </w:tcPr>
          <w:p w14:paraId="41B83C88" w14:textId="77777777" w:rsidR="0064441E" w:rsidRPr="00E47614" w:rsidRDefault="0064441E" w:rsidP="001A2FDC">
            <w:pPr>
              <w:widowControl/>
              <w:spacing w:line="259" w:lineRule="auto"/>
              <w:rPr>
                <w:sz w:val="22"/>
                <w:szCs w:val="22"/>
              </w:rPr>
            </w:pPr>
          </w:p>
        </w:tc>
      </w:tr>
    </w:tbl>
    <w:p w14:paraId="47E641A9" w14:textId="77777777" w:rsidR="0064441E" w:rsidRPr="00E47614" w:rsidRDefault="0064441E" w:rsidP="0064441E">
      <w:pPr>
        <w:widowControl/>
        <w:spacing w:after="0"/>
        <w:jc w:val="left"/>
        <w:rPr>
          <w:sz w:val="22"/>
          <w:szCs w:val="22"/>
        </w:rPr>
      </w:pPr>
    </w:p>
    <w:p w14:paraId="6771CE47" w14:textId="77777777" w:rsidR="0064441E" w:rsidRDefault="0064441E" w:rsidP="0064441E">
      <w:pPr>
        <w:widowControl/>
        <w:spacing w:after="0"/>
        <w:jc w:val="left"/>
        <w:rPr>
          <w:sz w:val="22"/>
          <w:szCs w:val="22"/>
        </w:rPr>
      </w:pPr>
    </w:p>
    <w:p w14:paraId="14036A7D"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218F814" w14:textId="77777777" w:rsidR="0064441E" w:rsidRDefault="0064441E" w:rsidP="0064441E">
      <w:pPr>
        <w:widowControl/>
        <w:spacing w:after="0"/>
        <w:jc w:val="left"/>
        <w:rPr>
          <w:sz w:val="22"/>
          <w:szCs w:val="22"/>
        </w:rPr>
      </w:pPr>
    </w:p>
    <w:p w14:paraId="72F1F9B8" w14:textId="77777777" w:rsidR="0064441E" w:rsidRDefault="0064441E" w:rsidP="0064441E">
      <w:pPr>
        <w:widowControl/>
        <w:spacing w:after="0"/>
        <w:jc w:val="left"/>
        <w:rPr>
          <w:sz w:val="22"/>
          <w:szCs w:val="22"/>
        </w:rPr>
      </w:pPr>
    </w:p>
    <w:p w14:paraId="4805FB9C" w14:textId="77777777" w:rsidR="00E47614" w:rsidRPr="00E47614" w:rsidRDefault="00E47614" w:rsidP="0064441E">
      <w:pPr>
        <w:widowControl/>
        <w:spacing w:after="0"/>
        <w:jc w:val="left"/>
        <w:rPr>
          <w:sz w:val="22"/>
          <w:szCs w:val="22"/>
        </w:rPr>
      </w:pPr>
    </w:p>
    <w:p w14:paraId="28925B93" w14:textId="77777777" w:rsidR="0064441E" w:rsidRPr="00E47614" w:rsidRDefault="0064441E" w:rsidP="0064441E">
      <w:pPr>
        <w:widowControl/>
        <w:spacing w:after="0"/>
        <w:jc w:val="left"/>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64441E" w:rsidRPr="00E47614" w14:paraId="1153AD2B" w14:textId="77777777" w:rsidTr="001A2FDC">
        <w:tc>
          <w:tcPr>
            <w:tcW w:w="2542" w:type="dxa"/>
          </w:tcPr>
          <w:p w14:paraId="11CFF052" w14:textId="77777777" w:rsidR="0064441E" w:rsidRPr="00E47614" w:rsidRDefault="0064441E" w:rsidP="001A2FDC">
            <w:pPr>
              <w:spacing w:after="240"/>
              <w:rPr>
                <w:rFonts w:eastAsia="Calibri"/>
                <w:b/>
                <w:sz w:val="22"/>
                <w:szCs w:val="22"/>
              </w:rPr>
            </w:pPr>
            <w:r w:rsidRPr="00E47614">
              <w:rPr>
                <w:rFonts w:eastAsia="Calibri"/>
                <w:b/>
                <w:sz w:val="22"/>
                <w:szCs w:val="22"/>
              </w:rPr>
              <w:t>Kraj in Datum:</w:t>
            </w:r>
          </w:p>
        </w:tc>
        <w:tc>
          <w:tcPr>
            <w:tcW w:w="2639" w:type="dxa"/>
          </w:tcPr>
          <w:p w14:paraId="71432C10" w14:textId="77777777" w:rsidR="0064441E" w:rsidRPr="00E47614" w:rsidRDefault="0064441E" w:rsidP="001A2FDC">
            <w:pPr>
              <w:spacing w:after="240"/>
              <w:jc w:val="center"/>
              <w:rPr>
                <w:rFonts w:eastAsia="Calibri"/>
                <w:b/>
                <w:sz w:val="22"/>
                <w:szCs w:val="22"/>
              </w:rPr>
            </w:pPr>
            <w:r w:rsidRPr="00E47614">
              <w:rPr>
                <w:rFonts w:eastAsia="Calibri"/>
                <w:b/>
                <w:sz w:val="22"/>
                <w:szCs w:val="22"/>
              </w:rPr>
              <w:t>Žig:</w:t>
            </w:r>
          </w:p>
        </w:tc>
        <w:tc>
          <w:tcPr>
            <w:tcW w:w="2648" w:type="dxa"/>
          </w:tcPr>
          <w:p w14:paraId="38FE5D72" w14:textId="77777777" w:rsidR="0064441E" w:rsidRPr="00E47614" w:rsidRDefault="0064441E" w:rsidP="001A2FDC">
            <w:pPr>
              <w:spacing w:after="240"/>
              <w:jc w:val="center"/>
              <w:rPr>
                <w:rFonts w:eastAsia="Calibri"/>
                <w:b/>
                <w:sz w:val="22"/>
                <w:szCs w:val="22"/>
              </w:rPr>
            </w:pPr>
            <w:r w:rsidRPr="00E47614">
              <w:rPr>
                <w:rFonts w:eastAsia="Calibri"/>
                <w:b/>
                <w:sz w:val="22"/>
                <w:szCs w:val="22"/>
              </w:rPr>
              <w:t>Podpis:</w:t>
            </w:r>
          </w:p>
        </w:tc>
      </w:tr>
    </w:tbl>
    <w:p w14:paraId="5226FA6D" w14:textId="77777777" w:rsidR="00E47614" w:rsidRDefault="00E47614">
      <w:pPr>
        <w:widowControl/>
        <w:spacing w:line="259" w:lineRule="auto"/>
        <w:jc w:val="left"/>
        <w:rPr>
          <w:sz w:val="22"/>
          <w:szCs w:val="22"/>
        </w:rPr>
      </w:pPr>
      <w:r>
        <w:rPr>
          <w:sz w:val="22"/>
          <w:szCs w:val="22"/>
        </w:rPr>
        <w:br w:type="page"/>
      </w:r>
    </w:p>
    <w:p w14:paraId="3C61FD17" w14:textId="77777777" w:rsidR="00E47614" w:rsidRPr="00E47614" w:rsidRDefault="00E47614" w:rsidP="000361F0">
      <w:pPr>
        <w:pStyle w:val="Heading2"/>
        <w:numPr>
          <w:ilvl w:val="0"/>
          <w:numId w:val="12"/>
        </w:numPr>
        <w:rPr>
          <w:rFonts w:asciiTheme="minorHAnsi" w:hAnsiTheme="minorHAnsi"/>
          <w:sz w:val="22"/>
          <w:szCs w:val="22"/>
        </w:rPr>
      </w:pPr>
      <w:bookmarkStart w:id="134" w:name="_Toc63947819"/>
      <w:r w:rsidRPr="00E47614">
        <w:rPr>
          <w:rFonts w:asciiTheme="minorHAnsi" w:hAnsiTheme="minorHAnsi"/>
          <w:sz w:val="22"/>
          <w:szCs w:val="22"/>
        </w:rPr>
        <w:lastRenderedPageBreak/>
        <w:t>O</w:t>
      </w:r>
      <w:r w:rsidR="004B7554">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34"/>
    </w:p>
    <w:p w14:paraId="16373EDD" w14:textId="77777777" w:rsidR="00E47614" w:rsidRPr="00E47614" w:rsidRDefault="00E47614" w:rsidP="00E47614">
      <w:pPr>
        <w:spacing w:after="240"/>
        <w:rPr>
          <w:sz w:val="22"/>
          <w:szCs w:val="22"/>
        </w:rPr>
      </w:pPr>
      <w:r w:rsidRPr="00E47614">
        <w:rPr>
          <w:sz w:val="22"/>
          <w:szCs w:val="22"/>
        </w:rPr>
        <w:t xml:space="preserve">Pooblastitelj </w:t>
      </w:r>
    </w:p>
    <w:p w14:paraId="60736027" w14:textId="77777777" w:rsidR="00E47614" w:rsidRPr="00E47614" w:rsidRDefault="00E47614" w:rsidP="00E47614">
      <w:pPr>
        <w:spacing w:after="240"/>
        <w:rPr>
          <w:sz w:val="22"/>
          <w:szCs w:val="22"/>
        </w:rPr>
      </w:pPr>
      <w:r w:rsidRPr="00E47614">
        <w:rPr>
          <w:sz w:val="22"/>
          <w:szCs w:val="22"/>
        </w:rPr>
        <w:t>____________________________________________________________________</w:t>
      </w:r>
    </w:p>
    <w:p w14:paraId="453C9707" w14:textId="2123DF21" w:rsidR="00E47614" w:rsidRPr="00E47614" w:rsidRDefault="00E47614" w:rsidP="00E47614">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4247D1" w:rsidRPr="004247D1">
        <w:rPr>
          <w:sz w:val="22"/>
          <w:szCs w:val="22"/>
        </w:rPr>
        <w:t xml:space="preserve">77., 79. in 80. členom ZJN-3 </w:t>
      </w:r>
      <w:r w:rsidRPr="00E47614">
        <w:rPr>
          <w:sz w:val="22"/>
          <w:szCs w:val="22"/>
        </w:rPr>
        <w:t xml:space="preserve">za potrebe preverjanja izpolnjevanja pogojev v postopku oddaje javnega naročila z oznako </w:t>
      </w:r>
      <w:r w:rsidRPr="00FB71B9">
        <w:rPr>
          <w:rFonts w:ascii="Calibri" w:eastAsia="Times New Roman" w:hAnsi="Calibri" w:cs="Times New Roman"/>
          <w:sz w:val="22"/>
          <w:szCs w:val="22"/>
          <w:lang w:eastAsia="sl-SI"/>
        </w:rPr>
        <w:t>JN/</w:t>
      </w:r>
      <w:r w:rsidR="00477290">
        <w:rPr>
          <w:rFonts w:ascii="Calibri" w:eastAsia="Times New Roman" w:hAnsi="Calibri" w:cs="Times New Roman"/>
          <w:sz w:val="22"/>
          <w:szCs w:val="22"/>
          <w:lang w:eastAsia="sl-SI"/>
        </w:rPr>
        <w:t>1</w:t>
      </w:r>
      <w:r w:rsidRPr="00FB71B9">
        <w:rPr>
          <w:rFonts w:ascii="Calibri" w:eastAsia="Times New Roman" w:hAnsi="Calibri" w:cs="Times New Roman"/>
          <w:sz w:val="22"/>
          <w:szCs w:val="22"/>
          <w:lang w:eastAsia="sl-SI"/>
        </w:rPr>
        <w:t>-NEP/20</w:t>
      </w:r>
      <w:r w:rsidR="00F0482F">
        <w:rPr>
          <w:rFonts w:ascii="Calibri" w:eastAsia="Times New Roman" w:hAnsi="Calibri" w:cs="Times New Roman"/>
          <w:sz w:val="22"/>
          <w:szCs w:val="22"/>
          <w:lang w:eastAsia="sl-SI"/>
        </w:rPr>
        <w:t>2</w:t>
      </w:r>
      <w:r w:rsidR="00477290">
        <w:rPr>
          <w:rFonts w:ascii="Calibri" w:eastAsia="Times New Roman" w:hAnsi="Calibri" w:cs="Times New Roman"/>
          <w:sz w:val="22"/>
          <w:szCs w:val="22"/>
          <w:lang w:eastAsia="sl-SI"/>
        </w:rPr>
        <w:t>1</w:t>
      </w:r>
      <w:r w:rsidRPr="00E47614">
        <w:rPr>
          <w:rFonts w:ascii="Calibri" w:eastAsia="Times New Roman" w:hAnsi="Calibri" w:cs="Times New Roman"/>
          <w:sz w:val="22"/>
          <w:szCs w:val="22"/>
          <w:lang w:eastAsia="sl-SI"/>
        </w:rPr>
        <w:t xml:space="preserve"> </w:t>
      </w:r>
      <w:r w:rsidRPr="00E47614">
        <w:rPr>
          <w:sz w:val="22"/>
          <w:szCs w:val="22"/>
        </w:rPr>
        <w:t>s predmetom naročila »</w:t>
      </w:r>
      <w:r w:rsidR="003C41D3" w:rsidRPr="003C41D3">
        <w:rPr>
          <w:sz w:val="22"/>
          <w:szCs w:val="22"/>
        </w:rPr>
        <w:t>ZAVAROVANJE PREMOŽENJA V LASTI DUTB</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sidR="006B1C53">
        <w:rPr>
          <w:sz w:val="22"/>
          <w:szCs w:val="22"/>
        </w:rPr>
        <w:t>75</w:t>
      </w:r>
      <w:r w:rsidRPr="00E47614">
        <w:rPr>
          <w:sz w:val="22"/>
          <w:szCs w:val="22"/>
        </w:rPr>
        <w:t>. člena ZJN-</w:t>
      </w:r>
      <w:r w:rsidR="006B1C53">
        <w:rPr>
          <w:sz w:val="22"/>
          <w:szCs w:val="22"/>
        </w:rPr>
        <w:t>3</w:t>
      </w:r>
      <w:r w:rsidRPr="00E47614">
        <w:rPr>
          <w:sz w:val="22"/>
          <w:szCs w:val="22"/>
        </w:rPr>
        <w:t>.</w:t>
      </w:r>
    </w:p>
    <w:p w14:paraId="407ABFBC" w14:textId="77777777" w:rsidR="00E47614" w:rsidRPr="00E47614" w:rsidRDefault="00E47614" w:rsidP="00E47614">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E47614" w:rsidRPr="00E47614" w14:paraId="32DEAE0E" w14:textId="77777777" w:rsidTr="001A2FDC">
        <w:trPr>
          <w:trHeight w:val="323"/>
        </w:trPr>
        <w:tc>
          <w:tcPr>
            <w:tcW w:w="3393" w:type="dxa"/>
          </w:tcPr>
          <w:p w14:paraId="401A611E" w14:textId="77777777" w:rsidR="00E47614" w:rsidRPr="00E47614" w:rsidRDefault="00E47614" w:rsidP="00E47614">
            <w:pPr>
              <w:spacing w:after="240"/>
              <w:rPr>
                <w:b/>
              </w:rPr>
            </w:pPr>
            <w:r w:rsidRPr="00E47614">
              <w:rPr>
                <w:b/>
              </w:rPr>
              <w:t>FIRMA (NAZIV) PRAVNE OSEBE</w:t>
            </w:r>
          </w:p>
        </w:tc>
        <w:tc>
          <w:tcPr>
            <w:tcW w:w="4512" w:type="dxa"/>
          </w:tcPr>
          <w:p w14:paraId="4F0CA339" w14:textId="77777777" w:rsidR="00E47614" w:rsidRPr="00E47614" w:rsidRDefault="00E47614" w:rsidP="00E47614">
            <w:pPr>
              <w:spacing w:after="240"/>
              <w:ind w:left="-9"/>
              <w:rPr>
                <w:sz w:val="22"/>
                <w:szCs w:val="22"/>
              </w:rPr>
            </w:pPr>
          </w:p>
        </w:tc>
      </w:tr>
      <w:tr w:rsidR="00E47614" w:rsidRPr="00E47614" w14:paraId="3111076B" w14:textId="77777777" w:rsidTr="001A2FDC">
        <w:trPr>
          <w:trHeight w:val="285"/>
        </w:trPr>
        <w:tc>
          <w:tcPr>
            <w:tcW w:w="3393" w:type="dxa"/>
          </w:tcPr>
          <w:p w14:paraId="23C81B97" w14:textId="77777777" w:rsidR="00E47614" w:rsidRPr="00E47614" w:rsidRDefault="00E47614" w:rsidP="00E47614">
            <w:pPr>
              <w:spacing w:after="240"/>
              <w:ind w:left="-9"/>
              <w:rPr>
                <w:b/>
              </w:rPr>
            </w:pPr>
            <w:r w:rsidRPr="00E47614">
              <w:rPr>
                <w:b/>
              </w:rPr>
              <w:t>SEDEŽ PRAVNE OSEBE</w:t>
            </w:r>
          </w:p>
        </w:tc>
        <w:tc>
          <w:tcPr>
            <w:tcW w:w="4512" w:type="dxa"/>
          </w:tcPr>
          <w:p w14:paraId="4ED734CA" w14:textId="77777777" w:rsidR="00E47614" w:rsidRPr="00E47614" w:rsidRDefault="00E47614" w:rsidP="00E47614">
            <w:pPr>
              <w:spacing w:after="240"/>
              <w:ind w:left="-9"/>
              <w:rPr>
                <w:sz w:val="22"/>
                <w:szCs w:val="22"/>
              </w:rPr>
            </w:pPr>
          </w:p>
        </w:tc>
      </w:tr>
      <w:tr w:rsidR="00E47614" w:rsidRPr="00E47614" w14:paraId="22B35F25" w14:textId="77777777" w:rsidTr="001A2FDC">
        <w:trPr>
          <w:trHeight w:val="345"/>
        </w:trPr>
        <w:tc>
          <w:tcPr>
            <w:tcW w:w="3393" w:type="dxa"/>
          </w:tcPr>
          <w:p w14:paraId="75566C22" w14:textId="77777777" w:rsidR="00E47614" w:rsidRPr="00E47614" w:rsidRDefault="00E47614" w:rsidP="00E47614">
            <w:pPr>
              <w:spacing w:after="240"/>
              <w:ind w:left="-9"/>
              <w:rPr>
                <w:b/>
              </w:rPr>
            </w:pPr>
            <w:r w:rsidRPr="00E47614">
              <w:rPr>
                <w:b/>
              </w:rPr>
              <w:t>OBČINA SEDEŽA PRAVNE OSEBE</w:t>
            </w:r>
          </w:p>
        </w:tc>
        <w:tc>
          <w:tcPr>
            <w:tcW w:w="4512" w:type="dxa"/>
          </w:tcPr>
          <w:p w14:paraId="0F7F5382" w14:textId="77777777" w:rsidR="00E47614" w:rsidRPr="00E47614" w:rsidRDefault="00E47614" w:rsidP="00E47614">
            <w:pPr>
              <w:spacing w:after="240"/>
              <w:ind w:left="-9"/>
              <w:rPr>
                <w:sz w:val="22"/>
                <w:szCs w:val="22"/>
              </w:rPr>
            </w:pPr>
          </w:p>
        </w:tc>
      </w:tr>
      <w:tr w:rsidR="00E47614" w:rsidRPr="00E47614" w14:paraId="518E01AA" w14:textId="77777777" w:rsidTr="001A2FDC">
        <w:trPr>
          <w:trHeight w:val="330"/>
        </w:trPr>
        <w:tc>
          <w:tcPr>
            <w:tcW w:w="3393" w:type="dxa"/>
          </w:tcPr>
          <w:p w14:paraId="5655DBC4" w14:textId="77777777" w:rsidR="00E47614" w:rsidRPr="00E47614" w:rsidRDefault="00E47614" w:rsidP="00E47614">
            <w:pPr>
              <w:spacing w:after="240"/>
              <w:ind w:left="-9"/>
              <w:rPr>
                <w:b/>
              </w:rPr>
            </w:pPr>
            <w:r w:rsidRPr="00E47614">
              <w:rPr>
                <w:b/>
              </w:rPr>
              <w:t>MATIČNA ŠTEVILKA</w:t>
            </w:r>
          </w:p>
        </w:tc>
        <w:tc>
          <w:tcPr>
            <w:tcW w:w="4512" w:type="dxa"/>
          </w:tcPr>
          <w:p w14:paraId="36DCD96D" w14:textId="77777777" w:rsidR="00E47614" w:rsidRPr="00E47614" w:rsidRDefault="00E47614" w:rsidP="00E47614">
            <w:pPr>
              <w:spacing w:after="240"/>
              <w:ind w:left="-9"/>
              <w:rPr>
                <w:sz w:val="22"/>
                <w:szCs w:val="22"/>
              </w:rPr>
            </w:pPr>
          </w:p>
        </w:tc>
      </w:tr>
      <w:tr w:rsidR="00E47614" w:rsidRPr="00E47614" w14:paraId="4FB33A49" w14:textId="77777777" w:rsidTr="001A2FDC">
        <w:trPr>
          <w:trHeight w:val="285"/>
        </w:trPr>
        <w:tc>
          <w:tcPr>
            <w:tcW w:w="3393" w:type="dxa"/>
          </w:tcPr>
          <w:p w14:paraId="4FE2B325" w14:textId="77777777" w:rsidR="00E47614" w:rsidRPr="00E47614" w:rsidRDefault="00E47614" w:rsidP="00E47614">
            <w:pPr>
              <w:spacing w:after="240"/>
              <w:ind w:left="-9"/>
              <w:rPr>
                <w:b/>
              </w:rPr>
            </w:pPr>
            <w:r w:rsidRPr="00E47614">
              <w:rPr>
                <w:b/>
              </w:rPr>
              <w:t>ŠTEVILKA VPISA V SODNI REGISTER</w:t>
            </w:r>
          </w:p>
        </w:tc>
        <w:tc>
          <w:tcPr>
            <w:tcW w:w="4512" w:type="dxa"/>
          </w:tcPr>
          <w:p w14:paraId="46FF6ADB" w14:textId="77777777" w:rsidR="00E47614" w:rsidRPr="00E47614" w:rsidRDefault="00E47614" w:rsidP="00E47614">
            <w:pPr>
              <w:spacing w:after="240"/>
              <w:ind w:left="-9"/>
              <w:rPr>
                <w:sz w:val="22"/>
                <w:szCs w:val="22"/>
              </w:rPr>
            </w:pPr>
          </w:p>
        </w:tc>
      </w:tr>
    </w:tbl>
    <w:p w14:paraId="29CFDD7C" w14:textId="77777777" w:rsidR="00E47614" w:rsidRPr="00E47614" w:rsidRDefault="00E47614" w:rsidP="00E47614">
      <w:pPr>
        <w:widowControl/>
        <w:spacing w:after="0"/>
        <w:jc w:val="left"/>
        <w:rPr>
          <w:sz w:val="22"/>
          <w:szCs w:val="22"/>
        </w:rPr>
      </w:pPr>
    </w:p>
    <w:p w14:paraId="2670A528" w14:textId="77777777" w:rsidR="00E47614" w:rsidRDefault="00E47614" w:rsidP="00E47614">
      <w:pPr>
        <w:widowControl/>
        <w:spacing w:after="0"/>
        <w:jc w:val="left"/>
        <w:rPr>
          <w:sz w:val="22"/>
          <w:szCs w:val="22"/>
        </w:rPr>
      </w:pPr>
    </w:p>
    <w:p w14:paraId="4A7CB178" w14:textId="77777777" w:rsidR="00E47614" w:rsidRDefault="00E47614" w:rsidP="00E47614">
      <w:pPr>
        <w:widowControl/>
        <w:spacing w:after="0"/>
        <w:jc w:val="left"/>
        <w:rPr>
          <w:sz w:val="22"/>
          <w:szCs w:val="22"/>
        </w:rPr>
      </w:pPr>
    </w:p>
    <w:p w14:paraId="2CB11C71" w14:textId="77777777" w:rsidR="00E47614" w:rsidRDefault="00E47614" w:rsidP="00E47614">
      <w:pPr>
        <w:widowControl/>
        <w:spacing w:after="0"/>
        <w:jc w:val="left"/>
        <w:rPr>
          <w:sz w:val="22"/>
          <w:szCs w:val="22"/>
        </w:rPr>
      </w:pPr>
    </w:p>
    <w:p w14:paraId="219CD858" w14:textId="77777777" w:rsidR="00E47614" w:rsidRDefault="00E47614" w:rsidP="00E47614">
      <w:pPr>
        <w:widowControl/>
        <w:spacing w:after="0"/>
        <w:jc w:val="left"/>
        <w:rPr>
          <w:sz w:val="22"/>
          <w:szCs w:val="22"/>
        </w:rPr>
      </w:pPr>
    </w:p>
    <w:p w14:paraId="192471C7"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262D8F8C" w14:textId="77777777" w:rsidR="00E47614" w:rsidRDefault="00E47614" w:rsidP="00E47614">
      <w:pPr>
        <w:widowControl/>
        <w:spacing w:after="0"/>
        <w:jc w:val="left"/>
        <w:rPr>
          <w:sz w:val="22"/>
          <w:szCs w:val="22"/>
        </w:rPr>
      </w:pPr>
    </w:p>
    <w:p w14:paraId="3CE8C6CD" w14:textId="77777777" w:rsidR="00E47614" w:rsidRDefault="00E47614" w:rsidP="00E47614">
      <w:pPr>
        <w:widowControl/>
        <w:spacing w:after="0"/>
        <w:jc w:val="left"/>
        <w:rPr>
          <w:sz w:val="22"/>
          <w:szCs w:val="22"/>
        </w:rPr>
      </w:pPr>
    </w:p>
    <w:p w14:paraId="491F7140" w14:textId="77777777" w:rsidR="00E47614" w:rsidRDefault="00E47614" w:rsidP="00E47614">
      <w:pPr>
        <w:widowControl/>
        <w:spacing w:after="0"/>
        <w:jc w:val="left"/>
        <w:rPr>
          <w:sz w:val="22"/>
          <w:szCs w:val="22"/>
        </w:rPr>
      </w:pPr>
    </w:p>
    <w:p w14:paraId="564888BA" w14:textId="77777777" w:rsidR="00E47614" w:rsidRPr="00E47614" w:rsidRDefault="00E47614" w:rsidP="00E47614">
      <w:pPr>
        <w:widowControl/>
        <w:spacing w:after="0"/>
        <w:jc w:val="left"/>
        <w:rPr>
          <w:sz w:val="22"/>
          <w:szCs w:val="22"/>
        </w:rPr>
      </w:pPr>
    </w:p>
    <w:p w14:paraId="37B237AA" w14:textId="77777777" w:rsidR="00E47614" w:rsidRPr="00E47614" w:rsidRDefault="00E47614" w:rsidP="00E47614">
      <w:pPr>
        <w:widowControl/>
        <w:spacing w:after="0"/>
        <w:jc w:val="left"/>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7614" w:rsidRPr="00E47614" w14:paraId="2E6CB117" w14:textId="77777777" w:rsidTr="001A2FDC">
        <w:tc>
          <w:tcPr>
            <w:tcW w:w="2542" w:type="dxa"/>
          </w:tcPr>
          <w:p w14:paraId="4B0E4468" w14:textId="77777777" w:rsidR="00E47614" w:rsidRPr="00E47614" w:rsidRDefault="00E47614" w:rsidP="001A2FDC">
            <w:pPr>
              <w:spacing w:after="240"/>
              <w:rPr>
                <w:rFonts w:eastAsia="Calibri"/>
                <w:b/>
                <w:sz w:val="22"/>
                <w:szCs w:val="22"/>
              </w:rPr>
            </w:pPr>
            <w:r w:rsidRPr="00E47614">
              <w:rPr>
                <w:rFonts w:eastAsia="Calibri"/>
                <w:b/>
                <w:sz w:val="22"/>
                <w:szCs w:val="22"/>
              </w:rPr>
              <w:t>Kraj in Datum:</w:t>
            </w:r>
          </w:p>
        </w:tc>
        <w:tc>
          <w:tcPr>
            <w:tcW w:w="2639" w:type="dxa"/>
          </w:tcPr>
          <w:p w14:paraId="7D6326D7" w14:textId="77777777" w:rsidR="00E47614" w:rsidRPr="00E47614" w:rsidRDefault="00E47614" w:rsidP="001A2FDC">
            <w:pPr>
              <w:spacing w:after="240"/>
              <w:jc w:val="center"/>
              <w:rPr>
                <w:rFonts w:eastAsia="Calibri"/>
                <w:b/>
                <w:sz w:val="22"/>
                <w:szCs w:val="22"/>
              </w:rPr>
            </w:pPr>
            <w:r w:rsidRPr="00E47614">
              <w:rPr>
                <w:rFonts w:eastAsia="Calibri"/>
                <w:b/>
                <w:sz w:val="22"/>
                <w:szCs w:val="22"/>
              </w:rPr>
              <w:t>Žig:</w:t>
            </w:r>
          </w:p>
        </w:tc>
        <w:tc>
          <w:tcPr>
            <w:tcW w:w="2648" w:type="dxa"/>
          </w:tcPr>
          <w:p w14:paraId="5FD5F6DF" w14:textId="77777777" w:rsidR="00E47614" w:rsidRPr="00E47614" w:rsidRDefault="00E47614" w:rsidP="001A2FDC">
            <w:pPr>
              <w:spacing w:after="240"/>
              <w:jc w:val="center"/>
              <w:rPr>
                <w:rFonts w:eastAsia="Calibri"/>
                <w:b/>
                <w:sz w:val="22"/>
                <w:szCs w:val="22"/>
              </w:rPr>
            </w:pPr>
            <w:r w:rsidRPr="00E47614">
              <w:rPr>
                <w:rFonts w:eastAsia="Calibri"/>
                <w:b/>
                <w:sz w:val="22"/>
                <w:szCs w:val="22"/>
              </w:rPr>
              <w:t>Podpis</w:t>
            </w:r>
            <w:r>
              <w:rPr>
                <w:rFonts w:eastAsia="Calibri"/>
                <w:b/>
                <w:sz w:val="22"/>
                <w:szCs w:val="22"/>
              </w:rPr>
              <w:t xml:space="preserve"> ponudnika</w:t>
            </w:r>
            <w:r w:rsidRPr="00E47614">
              <w:rPr>
                <w:rFonts w:eastAsia="Calibri"/>
                <w:b/>
                <w:sz w:val="22"/>
                <w:szCs w:val="22"/>
              </w:rPr>
              <w:t>:</w:t>
            </w:r>
          </w:p>
        </w:tc>
      </w:tr>
    </w:tbl>
    <w:p w14:paraId="1AD27E4C" w14:textId="77777777" w:rsidR="0064441E" w:rsidRPr="00E47614" w:rsidRDefault="0064441E">
      <w:pPr>
        <w:widowControl/>
        <w:spacing w:line="259" w:lineRule="auto"/>
        <w:jc w:val="left"/>
        <w:rPr>
          <w:rFonts w:eastAsiaTheme="majorEastAsia" w:cstheme="majorBidi"/>
          <w:b/>
          <w:color w:val="1F4E79" w:themeColor="accent1" w:themeShade="80"/>
          <w:sz w:val="22"/>
          <w:szCs w:val="22"/>
        </w:rPr>
      </w:pPr>
      <w:r w:rsidRPr="00E47614">
        <w:rPr>
          <w:sz w:val="22"/>
          <w:szCs w:val="22"/>
        </w:rPr>
        <w:br w:type="page"/>
      </w:r>
    </w:p>
    <w:p w14:paraId="1843F344" w14:textId="77777777" w:rsidR="00285B08" w:rsidRPr="007378D3" w:rsidRDefault="00236584" w:rsidP="000361F0">
      <w:pPr>
        <w:pStyle w:val="Heading2"/>
        <w:numPr>
          <w:ilvl w:val="0"/>
          <w:numId w:val="12"/>
        </w:numPr>
        <w:rPr>
          <w:rFonts w:asciiTheme="minorHAnsi" w:hAnsiTheme="minorHAnsi"/>
          <w:sz w:val="22"/>
          <w:szCs w:val="22"/>
        </w:rPr>
      </w:pPr>
      <w:bookmarkStart w:id="135" w:name="_Toc63947820"/>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35"/>
    </w:p>
    <w:bookmarkEnd w:id="133"/>
    <w:p w14:paraId="01D84063"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2568C3E3" w14:textId="77777777" w:rsidTr="00D63708">
        <w:trPr>
          <w:trHeight w:val="416"/>
        </w:trPr>
        <w:tc>
          <w:tcPr>
            <w:tcW w:w="2480" w:type="dxa"/>
          </w:tcPr>
          <w:p w14:paraId="602AD0C8" w14:textId="77777777" w:rsidR="00332EBE" w:rsidRPr="00A24A70" w:rsidRDefault="00332EBE" w:rsidP="00112D80">
            <w:pPr>
              <w:spacing w:after="240"/>
              <w:rPr>
                <w:b/>
                <w:lang w:eastAsia="sl-SI"/>
              </w:rPr>
            </w:pPr>
            <w:r w:rsidRPr="00A24A70">
              <w:rPr>
                <w:b/>
                <w:lang w:eastAsia="sl-SI"/>
              </w:rPr>
              <w:t>BANKA</w:t>
            </w:r>
          </w:p>
        </w:tc>
        <w:tc>
          <w:tcPr>
            <w:tcW w:w="5530" w:type="dxa"/>
          </w:tcPr>
          <w:p w14:paraId="6598790D" w14:textId="77777777" w:rsidR="00332EBE" w:rsidRPr="00A24A70" w:rsidRDefault="00332EBE" w:rsidP="00112D80">
            <w:pPr>
              <w:spacing w:after="240"/>
              <w:rPr>
                <w:lang w:eastAsia="sl-SI"/>
              </w:rPr>
            </w:pPr>
          </w:p>
        </w:tc>
      </w:tr>
      <w:tr w:rsidR="00332EBE" w:rsidRPr="00A24A70" w14:paraId="185F39B3" w14:textId="77777777" w:rsidTr="00112D80">
        <w:trPr>
          <w:trHeight w:val="420"/>
        </w:trPr>
        <w:tc>
          <w:tcPr>
            <w:tcW w:w="2480" w:type="dxa"/>
          </w:tcPr>
          <w:p w14:paraId="3F2F9EFA"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20F2A98D"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410E2617" w14:textId="77777777" w:rsidTr="00D63708">
        <w:trPr>
          <w:trHeight w:val="1271"/>
        </w:trPr>
        <w:tc>
          <w:tcPr>
            <w:tcW w:w="2480" w:type="dxa"/>
          </w:tcPr>
          <w:p w14:paraId="183559B4"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51BF016B" w14:textId="77777777" w:rsidR="00D63708" w:rsidRPr="00D63708" w:rsidRDefault="00D63708" w:rsidP="00D63708">
            <w:pPr>
              <w:widowControl/>
              <w:spacing w:after="0"/>
              <w:jc w:val="left"/>
            </w:pPr>
            <w:r w:rsidRPr="00D63708">
              <w:t xml:space="preserve">Družba za upravljanje terjatev bank, </w:t>
            </w:r>
            <w:proofErr w:type="spellStart"/>
            <w:r w:rsidRPr="00D63708">
              <w:t>d.d</w:t>
            </w:r>
            <w:proofErr w:type="spellEnd"/>
            <w:r w:rsidRPr="00D63708">
              <w:t>.</w:t>
            </w:r>
          </w:p>
          <w:p w14:paraId="27A63419" w14:textId="77777777" w:rsidR="00D63708" w:rsidRPr="00D63708" w:rsidRDefault="00D63708" w:rsidP="00D63708">
            <w:pPr>
              <w:widowControl/>
              <w:spacing w:after="0"/>
              <w:jc w:val="left"/>
            </w:pPr>
            <w:r w:rsidRPr="00D63708">
              <w:t>Davčna ulica 1</w:t>
            </w:r>
          </w:p>
          <w:p w14:paraId="2E296ED6" w14:textId="77777777" w:rsidR="00D63708" w:rsidRPr="00D63708" w:rsidRDefault="00D63708" w:rsidP="00D63708">
            <w:pPr>
              <w:widowControl/>
              <w:spacing w:after="0"/>
              <w:jc w:val="left"/>
            </w:pPr>
            <w:r w:rsidRPr="00D63708">
              <w:t>1000 Ljubljana</w:t>
            </w:r>
          </w:p>
          <w:p w14:paraId="068DD3B9" w14:textId="77777777" w:rsidR="00D63708" w:rsidRPr="00D63708" w:rsidRDefault="00D63708" w:rsidP="00D63708">
            <w:pPr>
              <w:widowControl/>
              <w:spacing w:after="0"/>
              <w:jc w:val="left"/>
            </w:pPr>
            <w:r w:rsidRPr="00D63708">
              <w:t>matična številka: 6339620000</w:t>
            </w:r>
          </w:p>
          <w:p w14:paraId="0A001ABB" w14:textId="77777777" w:rsidR="00332EBE" w:rsidRPr="00D63708" w:rsidRDefault="00D63708" w:rsidP="00D63708">
            <w:pPr>
              <w:widowControl/>
              <w:spacing w:after="0"/>
              <w:jc w:val="left"/>
              <w:rPr>
                <w:sz w:val="22"/>
                <w:szCs w:val="22"/>
              </w:rPr>
            </w:pPr>
            <w:r w:rsidRPr="00D63708">
              <w:t>davčna številka: 41251482</w:t>
            </w:r>
          </w:p>
        </w:tc>
      </w:tr>
      <w:tr w:rsidR="00332EBE" w:rsidRPr="00A24A70" w14:paraId="76BEDE40" w14:textId="77777777" w:rsidTr="00025411">
        <w:trPr>
          <w:trHeight w:val="443"/>
        </w:trPr>
        <w:tc>
          <w:tcPr>
            <w:tcW w:w="2480" w:type="dxa"/>
          </w:tcPr>
          <w:p w14:paraId="56D815FF"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3AD0C914" w14:textId="45798CC9" w:rsidR="00332EBE" w:rsidRPr="00A24A70" w:rsidRDefault="00025411" w:rsidP="005B29E2">
            <w:pPr>
              <w:spacing w:after="240"/>
              <w:rPr>
                <w:lang w:eastAsia="sl-SI"/>
              </w:rPr>
            </w:pPr>
            <w:r w:rsidRPr="00025411">
              <w:rPr>
                <w:lang w:eastAsia="sl-SI"/>
              </w:rPr>
              <w:t>JN/</w:t>
            </w:r>
            <w:r w:rsidR="005B29E2">
              <w:rPr>
                <w:lang w:eastAsia="sl-SI"/>
              </w:rPr>
              <w:t>1</w:t>
            </w:r>
            <w:r w:rsidRPr="005C16C7">
              <w:rPr>
                <w:lang w:eastAsia="sl-SI"/>
              </w:rPr>
              <w:t>-NEP</w:t>
            </w:r>
            <w:r w:rsidRPr="00025411">
              <w:rPr>
                <w:lang w:eastAsia="sl-SI"/>
              </w:rPr>
              <w:t>/20</w:t>
            </w:r>
            <w:r w:rsidR="00F0482F">
              <w:rPr>
                <w:lang w:eastAsia="sl-SI"/>
              </w:rPr>
              <w:t>2</w:t>
            </w:r>
            <w:r w:rsidR="005B29E2">
              <w:rPr>
                <w:lang w:eastAsia="sl-SI"/>
              </w:rPr>
              <w:t>1</w:t>
            </w:r>
          </w:p>
        </w:tc>
      </w:tr>
      <w:tr w:rsidR="00332EBE" w:rsidRPr="00A24A70" w14:paraId="20464A89" w14:textId="77777777" w:rsidTr="00112D80">
        <w:trPr>
          <w:trHeight w:val="330"/>
        </w:trPr>
        <w:tc>
          <w:tcPr>
            <w:tcW w:w="2480" w:type="dxa"/>
          </w:tcPr>
          <w:p w14:paraId="1361433A"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155CB2DB" w14:textId="77777777" w:rsidR="00332EBE" w:rsidRPr="00A24A70" w:rsidRDefault="00332EBE" w:rsidP="00112D80">
            <w:pPr>
              <w:spacing w:after="240"/>
              <w:rPr>
                <w:lang w:eastAsia="sl-SI"/>
              </w:rPr>
            </w:pPr>
            <w:r w:rsidRPr="00A24A70">
              <w:rPr>
                <w:lang w:eastAsia="sl-SI"/>
              </w:rPr>
              <w:t>_________</w:t>
            </w:r>
          </w:p>
        </w:tc>
      </w:tr>
      <w:tr w:rsidR="00332EBE" w:rsidRPr="00A24A70" w14:paraId="371D2931" w14:textId="77777777" w:rsidTr="00112D80">
        <w:trPr>
          <w:trHeight w:val="372"/>
        </w:trPr>
        <w:tc>
          <w:tcPr>
            <w:tcW w:w="2480" w:type="dxa"/>
          </w:tcPr>
          <w:p w14:paraId="43A62E7B"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5951EDD0" w14:textId="77777777" w:rsidR="00332EBE" w:rsidRPr="00A24A70" w:rsidRDefault="00332EBE" w:rsidP="00112D80">
            <w:pPr>
              <w:spacing w:after="240"/>
              <w:rPr>
                <w:lang w:eastAsia="sl-SI"/>
              </w:rPr>
            </w:pPr>
            <w:r w:rsidRPr="00A24A70">
              <w:rPr>
                <w:lang w:eastAsia="sl-SI"/>
              </w:rPr>
              <w:t>_________</w:t>
            </w:r>
          </w:p>
        </w:tc>
      </w:tr>
    </w:tbl>
    <w:p w14:paraId="74C21477"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54980700" w14:textId="20F5E73D"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w:t>
      </w:r>
      <w:r w:rsidR="00F0482F">
        <w:rPr>
          <w:sz w:val="22"/>
          <w:szCs w:val="22"/>
        </w:rPr>
        <w:t>2</w:t>
      </w:r>
      <w:r w:rsidR="00477290">
        <w:rPr>
          <w:sz w:val="22"/>
          <w:szCs w:val="22"/>
        </w:rPr>
        <w:t>1</w:t>
      </w:r>
      <w:r w:rsidRPr="00D63708">
        <w:rPr>
          <w:sz w:val="22"/>
          <w:szCs w:val="22"/>
        </w:rPr>
        <w:t xml:space="preserve"> med upravičencem in izbranim </w:t>
      </w:r>
      <w:r w:rsidR="00E927FF" w:rsidRPr="00D63708">
        <w:rPr>
          <w:sz w:val="22"/>
          <w:szCs w:val="22"/>
        </w:rPr>
        <w:t>dobaviteljem</w:t>
      </w:r>
      <w:r w:rsidRPr="00D63708">
        <w:rPr>
          <w:sz w:val="22"/>
          <w:szCs w:val="22"/>
        </w:rPr>
        <w:t>_______________________ za »</w:t>
      </w:r>
      <w:r w:rsidR="003C41D3" w:rsidRPr="003C41D3">
        <w:rPr>
          <w:sz w:val="22"/>
          <w:szCs w:val="22"/>
        </w:rPr>
        <w:t>ZAVAROVANJE PREMOŽENJA V LASTI DUTB</w:t>
      </w:r>
      <w:r w:rsidRPr="00D63708">
        <w:rPr>
          <w:sz w:val="22"/>
          <w:szCs w:val="22"/>
        </w:rPr>
        <w:t xml:space="preserve">«, je </w:t>
      </w:r>
      <w:r w:rsidR="00E927FF" w:rsidRPr="00D63708">
        <w:rPr>
          <w:sz w:val="22"/>
          <w:szCs w:val="22"/>
        </w:rPr>
        <w:t>dobavitelj</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675168E2" w14:textId="77777777" w:rsidR="00D63708" w:rsidRDefault="00D63708" w:rsidP="00D63708">
      <w:pPr>
        <w:overflowPunct w:val="0"/>
        <w:autoSpaceDE w:val="0"/>
        <w:autoSpaceDN w:val="0"/>
        <w:adjustRightInd w:val="0"/>
        <w:spacing w:after="0"/>
        <w:textAlignment w:val="baseline"/>
        <w:rPr>
          <w:sz w:val="22"/>
          <w:szCs w:val="22"/>
        </w:rPr>
      </w:pPr>
    </w:p>
    <w:p w14:paraId="393196CB"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E927FF" w:rsidRPr="00D63708">
        <w:rPr>
          <w:sz w:val="22"/>
          <w:szCs w:val="22"/>
        </w:rPr>
        <w:t>dobavitelja</w:t>
      </w:r>
      <w:r w:rsidRPr="00D63708">
        <w:rPr>
          <w:sz w:val="22"/>
          <w:szCs w:val="22"/>
        </w:rPr>
        <w:t xml:space="preserve"> ____________ se s to garancijo nepreklicno in brezpogojno obvezujemo, da bomo v 15 dneh po prejemu vašega prvega pisnega zahtevka ne glede na ugovor </w:t>
      </w:r>
      <w:r w:rsidR="00E927FF" w:rsidRPr="00D63708">
        <w:rPr>
          <w:sz w:val="22"/>
          <w:szCs w:val="22"/>
        </w:rPr>
        <w:t>dobavitelja</w:t>
      </w:r>
      <w:r w:rsidRPr="00D63708">
        <w:rPr>
          <w:sz w:val="22"/>
          <w:szCs w:val="22"/>
        </w:rPr>
        <w:t xml:space="preserve"> plačali ___________EUR, če </w:t>
      </w:r>
      <w:r w:rsidR="00E927FF" w:rsidRPr="00D63708">
        <w:rPr>
          <w:sz w:val="22"/>
          <w:szCs w:val="22"/>
        </w:rPr>
        <w:t>dobavitelj</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E927FF" w:rsidRPr="00D63708">
        <w:rPr>
          <w:sz w:val="22"/>
          <w:szCs w:val="22"/>
        </w:rPr>
        <w:t xml:space="preserve">dobavitelj </w:t>
      </w:r>
      <w:r w:rsidRPr="00D63708">
        <w:rPr>
          <w:sz w:val="22"/>
          <w:szCs w:val="22"/>
        </w:rPr>
        <w:t>delno ne izpolni svojih obvez, prevzetih na podlagi pogodbe.</w:t>
      </w:r>
    </w:p>
    <w:p w14:paraId="3E72CAC7"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54DA16BF"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4DA79127"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307850FF"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12C81996"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218A45E4"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50A810B9" w14:textId="77777777" w:rsidR="00D63708" w:rsidRDefault="00D63708" w:rsidP="00D63708">
      <w:pPr>
        <w:overflowPunct w:val="0"/>
        <w:autoSpaceDE w:val="0"/>
        <w:autoSpaceDN w:val="0"/>
        <w:adjustRightInd w:val="0"/>
        <w:spacing w:after="0"/>
        <w:textAlignment w:val="baseline"/>
        <w:rPr>
          <w:sz w:val="22"/>
          <w:szCs w:val="22"/>
        </w:rPr>
      </w:pPr>
    </w:p>
    <w:p w14:paraId="5A965B54" w14:textId="77777777"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553A825A" w14:textId="77777777" w:rsidR="00D63708" w:rsidRDefault="00D63708" w:rsidP="00D63708">
      <w:pPr>
        <w:overflowPunct w:val="0"/>
        <w:autoSpaceDE w:val="0"/>
        <w:autoSpaceDN w:val="0"/>
        <w:adjustRightInd w:val="0"/>
        <w:spacing w:after="0"/>
        <w:textAlignment w:val="baseline"/>
        <w:rPr>
          <w:sz w:val="22"/>
          <w:szCs w:val="22"/>
        </w:rPr>
      </w:pPr>
    </w:p>
    <w:p w14:paraId="40A7928F"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sidR="00415403">
        <w:rPr>
          <w:sz w:val="22"/>
          <w:szCs w:val="22"/>
        </w:rPr>
        <w:t>dobavitelju</w:t>
      </w:r>
      <w:r w:rsidRPr="00E927FF">
        <w:rPr>
          <w:sz w:val="22"/>
          <w:szCs w:val="22"/>
        </w:rPr>
        <w:t xml:space="preserve"> </w:t>
      </w:r>
      <w:r w:rsidRPr="00E927FF">
        <w:rPr>
          <w:sz w:val="22"/>
          <w:szCs w:val="22"/>
        </w:rPr>
        <w:lastRenderedPageBreak/>
        <w:t xml:space="preserve">podaljša pogodbeni rok ali v primeru, da </w:t>
      </w:r>
      <w:r w:rsidR="00E927FF">
        <w:rPr>
          <w:sz w:val="22"/>
          <w:szCs w:val="22"/>
        </w:rPr>
        <w:t>dobavitelj</w:t>
      </w:r>
      <w:r w:rsidRPr="00E927FF">
        <w:rPr>
          <w:sz w:val="22"/>
          <w:szCs w:val="22"/>
        </w:rPr>
        <w:t xml:space="preserve"> ni uspel izpolniti pogodbenih obveznosti, se lahko </w:t>
      </w:r>
      <w:r w:rsidR="00E927FF">
        <w:rPr>
          <w:sz w:val="22"/>
          <w:szCs w:val="22"/>
        </w:rPr>
        <w:t>dobavitelj</w:t>
      </w:r>
      <w:r w:rsidRPr="00E927FF">
        <w:rPr>
          <w:sz w:val="22"/>
          <w:szCs w:val="22"/>
        </w:rPr>
        <w:t xml:space="preserve"> in banka sporazumno dogovorita za podaljšanje garancije.</w:t>
      </w:r>
    </w:p>
    <w:p w14:paraId="77AE45F2"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73BE587C" w14:textId="77777777" w:rsidR="00D63708" w:rsidRDefault="00D63708" w:rsidP="00D63708">
      <w:pPr>
        <w:overflowPunct w:val="0"/>
        <w:autoSpaceDE w:val="0"/>
        <w:autoSpaceDN w:val="0"/>
        <w:adjustRightInd w:val="0"/>
        <w:spacing w:after="0"/>
        <w:textAlignment w:val="baseline"/>
        <w:rPr>
          <w:sz w:val="22"/>
          <w:szCs w:val="22"/>
        </w:rPr>
      </w:pPr>
    </w:p>
    <w:p w14:paraId="68558BC0"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34DF2496" w14:textId="77777777" w:rsidR="00332EBE" w:rsidRPr="00E927FF" w:rsidRDefault="00332EBE" w:rsidP="00D63708">
      <w:pPr>
        <w:overflowPunct w:val="0"/>
        <w:autoSpaceDE w:val="0"/>
        <w:autoSpaceDN w:val="0"/>
        <w:adjustRightInd w:val="0"/>
        <w:spacing w:after="0"/>
        <w:textAlignment w:val="baseline"/>
        <w:rPr>
          <w:sz w:val="22"/>
          <w:szCs w:val="22"/>
        </w:rPr>
      </w:pPr>
    </w:p>
    <w:p w14:paraId="6F8B4E2E" w14:textId="77777777" w:rsidR="00332EBE" w:rsidRPr="00E927FF" w:rsidRDefault="00332EBE" w:rsidP="00D63708">
      <w:pPr>
        <w:overflowPunct w:val="0"/>
        <w:autoSpaceDE w:val="0"/>
        <w:autoSpaceDN w:val="0"/>
        <w:adjustRightInd w:val="0"/>
        <w:spacing w:after="0"/>
        <w:textAlignment w:val="baseline"/>
        <w:rPr>
          <w:sz w:val="22"/>
          <w:szCs w:val="22"/>
        </w:rPr>
      </w:pPr>
    </w:p>
    <w:p w14:paraId="4E4323AF" w14:textId="77777777" w:rsidR="00332EBE" w:rsidRDefault="00332EBE" w:rsidP="00D63708">
      <w:pPr>
        <w:spacing w:after="0"/>
        <w:rPr>
          <w:sz w:val="24"/>
        </w:rPr>
      </w:pPr>
    </w:p>
    <w:p w14:paraId="00BCDCDA" w14:textId="77777777" w:rsidR="0052152F" w:rsidRDefault="0052152F" w:rsidP="00D63708">
      <w:pPr>
        <w:spacing w:after="0"/>
        <w:rPr>
          <w:sz w:val="24"/>
        </w:rPr>
      </w:pPr>
    </w:p>
    <w:p w14:paraId="6871365D" w14:textId="77777777" w:rsidR="0052152F" w:rsidRDefault="0052152F" w:rsidP="00D63708">
      <w:pPr>
        <w:spacing w:after="0"/>
        <w:rPr>
          <w:sz w:val="24"/>
        </w:rPr>
      </w:pPr>
    </w:p>
    <w:p w14:paraId="5A3F7D34" w14:textId="77777777" w:rsidR="0052152F" w:rsidRDefault="0052152F" w:rsidP="00D63708">
      <w:pPr>
        <w:spacing w:after="0"/>
        <w:rPr>
          <w:sz w:val="24"/>
        </w:rPr>
      </w:pPr>
    </w:p>
    <w:p w14:paraId="50B31D04" w14:textId="77777777" w:rsidR="0052152F" w:rsidRDefault="0052152F" w:rsidP="00D63708">
      <w:pPr>
        <w:spacing w:after="0"/>
        <w:rPr>
          <w:sz w:val="24"/>
        </w:rPr>
      </w:pPr>
    </w:p>
    <w:p w14:paraId="026CF63A" w14:textId="77777777" w:rsidR="0052152F" w:rsidRDefault="0052152F" w:rsidP="0052152F">
      <w:pPr>
        <w:spacing w:after="0"/>
        <w:rPr>
          <w:sz w:val="24"/>
        </w:rPr>
      </w:pPr>
    </w:p>
    <w:p w14:paraId="292EC565" w14:textId="77777777" w:rsidR="0052152F" w:rsidRDefault="0052152F" w:rsidP="0052152F">
      <w:pPr>
        <w:spacing w:after="0"/>
        <w:rPr>
          <w:sz w:val="24"/>
        </w:rPr>
      </w:pPr>
    </w:p>
    <w:p w14:paraId="025781A0" w14:textId="77777777" w:rsidR="0052152F" w:rsidRDefault="0052152F" w:rsidP="0052152F">
      <w:pPr>
        <w:spacing w:after="0"/>
        <w:rPr>
          <w:sz w:val="24"/>
        </w:rPr>
      </w:pPr>
    </w:p>
    <w:p w14:paraId="721477A4" w14:textId="77777777" w:rsidR="0052152F" w:rsidRDefault="0052152F" w:rsidP="0052152F">
      <w:pPr>
        <w:spacing w:after="0"/>
        <w:rPr>
          <w:sz w:val="24"/>
        </w:rPr>
      </w:pPr>
    </w:p>
    <w:p w14:paraId="163EC858" w14:textId="77777777" w:rsidR="0052152F" w:rsidRDefault="0052152F" w:rsidP="0052152F">
      <w:pPr>
        <w:spacing w:after="0"/>
        <w:rPr>
          <w:sz w:val="24"/>
        </w:rPr>
      </w:pPr>
    </w:p>
    <w:p w14:paraId="01988275" w14:textId="77777777" w:rsidR="0052152F" w:rsidRDefault="0052152F" w:rsidP="0052152F">
      <w:pPr>
        <w:spacing w:after="0"/>
        <w:rPr>
          <w:sz w:val="24"/>
        </w:rPr>
      </w:pPr>
    </w:p>
    <w:p w14:paraId="52D1759B" w14:textId="77777777" w:rsidR="0052152F" w:rsidRDefault="0052152F" w:rsidP="0052152F">
      <w:pPr>
        <w:spacing w:after="0"/>
        <w:rPr>
          <w:sz w:val="24"/>
        </w:rPr>
      </w:pPr>
    </w:p>
    <w:p w14:paraId="48999081" w14:textId="77777777" w:rsidR="0052152F" w:rsidRDefault="0052152F" w:rsidP="0052152F">
      <w:pPr>
        <w:spacing w:after="0"/>
        <w:rPr>
          <w:sz w:val="24"/>
        </w:rPr>
      </w:pPr>
    </w:p>
    <w:p w14:paraId="464977F5" w14:textId="77777777" w:rsidR="0052152F" w:rsidRDefault="0052152F" w:rsidP="0052152F">
      <w:pPr>
        <w:spacing w:after="0"/>
        <w:rPr>
          <w:sz w:val="24"/>
        </w:rPr>
      </w:pPr>
    </w:p>
    <w:p w14:paraId="0B8BDCB5" w14:textId="77777777" w:rsidR="0052152F" w:rsidRDefault="0052152F" w:rsidP="0052152F">
      <w:pPr>
        <w:spacing w:after="0"/>
        <w:rPr>
          <w:sz w:val="24"/>
        </w:rPr>
      </w:pPr>
    </w:p>
    <w:p w14:paraId="0F9EB20C" w14:textId="77777777" w:rsidR="0052152F" w:rsidRDefault="0052152F" w:rsidP="0052152F">
      <w:pPr>
        <w:spacing w:after="0"/>
        <w:rPr>
          <w:sz w:val="24"/>
        </w:rPr>
      </w:pPr>
    </w:p>
    <w:p w14:paraId="562122DE" w14:textId="0B0B7D88" w:rsidR="00F8367D" w:rsidRPr="0058554C" w:rsidRDefault="00D20F1A" w:rsidP="00F8367D">
      <w:pPr>
        <w:rPr>
          <w:rFonts w:eastAsia="Calibri" w:cs="Times New Roman"/>
          <w:i/>
        </w:rPr>
      </w:pPr>
      <w:r w:rsidRPr="00D20F1A">
        <w:rPr>
          <w:rFonts w:eastAsia="Calibri" w:cs="Times New Roman"/>
          <w:b/>
          <w:i/>
          <w:sz w:val="22"/>
          <w:szCs w:val="22"/>
        </w:rPr>
        <w:t>Opomba:</w:t>
      </w:r>
      <w:r w:rsidRPr="00D20F1A">
        <w:rPr>
          <w:rFonts w:eastAsia="Calibri" w:cs="Times New Roman"/>
          <w:i/>
          <w:sz w:val="22"/>
          <w:szCs w:val="22"/>
        </w:rPr>
        <w:t xml:space="preserve"> </w:t>
      </w:r>
      <w:r w:rsidR="00F8367D" w:rsidRPr="0058554C">
        <w:rPr>
          <w:rFonts w:eastAsia="Calibri" w:cs="Times New Roman"/>
          <w:i/>
        </w:rPr>
        <w:t>ponudnik mora dopisati komentar v primeru, da izbere drugo finančno zavarovanje (npr. kavcijsko zavarovanje</w:t>
      </w:r>
      <w:r w:rsidR="004E228E">
        <w:rPr>
          <w:rFonts w:eastAsia="Calibri" w:cs="Times New Roman"/>
          <w:i/>
        </w:rPr>
        <w:t xml:space="preserve"> ali menico z menično izjavo</w:t>
      </w:r>
      <w:r w:rsidR="00F8367D" w:rsidRPr="0058554C">
        <w:rPr>
          <w:rFonts w:eastAsia="Calibri" w:cs="Times New Roman"/>
          <w:i/>
        </w:rPr>
        <w:t xml:space="preserve">) </w:t>
      </w:r>
    </w:p>
    <w:p w14:paraId="50437471" w14:textId="77777777" w:rsidR="00D63708" w:rsidRDefault="00D63708" w:rsidP="0052152F">
      <w:pPr>
        <w:spacing w:after="0"/>
        <w:rPr>
          <w:sz w:val="24"/>
        </w:rPr>
      </w:pPr>
    </w:p>
    <w:p w14:paraId="46D6EC11" w14:textId="77777777" w:rsidR="00D63708" w:rsidRDefault="00D63708" w:rsidP="0052152F">
      <w:pPr>
        <w:spacing w:after="0"/>
        <w:rPr>
          <w:sz w:val="24"/>
        </w:rPr>
      </w:pPr>
    </w:p>
    <w:p w14:paraId="3E2B19EC" w14:textId="77777777" w:rsidR="0052152F" w:rsidRDefault="0052152F" w:rsidP="0052152F">
      <w:pPr>
        <w:spacing w:after="0"/>
        <w:rPr>
          <w:sz w:val="24"/>
        </w:rPr>
      </w:pPr>
    </w:p>
    <w:p w14:paraId="168E5318" w14:textId="77777777" w:rsidR="00D63708" w:rsidRDefault="00D63708" w:rsidP="0052152F">
      <w:pPr>
        <w:spacing w:after="0"/>
        <w:rPr>
          <w:sz w:val="24"/>
        </w:rPr>
      </w:pPr>
    </w:p>
    <w:p w14:paraId="6D1689D2" w14:textId="77777777" w:rsidR="00D63708" w:rsidRDefault="00D63708" w:rsidP="0052152F">
      <w:pPr>
        <w:spacing w:after="0"/>
        <w:rPr>
          <w:sz w:val="24"/>
        </w:rPr>
      </w:pPr>
    </w:p>
    <w:p w14:paraId="14B22FC8" w14:textId="77777777" w:rsidR="00D63708" w:rsidRDefault="00D63708" w:rsidP="0052152F">
      <w:pPr>
        <w:spacing w:after="0"/>
        <w:rPr>
          <w:sz w:val="24"/>
        </w:rPr>
      </w:pPr>
    </w:p>
    <w:p w14:paraId="12DFD41D" w14:textId="77777777" w:rsidR="00D20F1A" w:rsidRDefault="00D20F1A" w:rsidP="0052152F">
      <w:pPr>
        <w:spacing w:after="0"/>
        <w:rPr>
          <w:sz w:val="24"/>
        </w:rPr>
      </w:pPr>
    </w:p>
    <w:p w14:paraId="2FD928D0" w14:textId="77777777" w:rsidR="00D20F1A" w:rsidRDefault="00D20F1A" w:rsidP="0052152F">
      <w:pPr>
        <w:spacing w:after="0"/>
        <w:rPr>
          <w:sz w:val="24"/>
        </w:rPr>
      </w:pPr>
    </w:p>
    <w:p w14:paraId="38FF89F5" w14:textId="77777777" w:rsidR="0052152F" w:rsidRDefault="0052152F" w:rsidP="0052152F">
      <w:pPr>
        <w:spacing w:after="0"/>
        <w:rPr>
          <w:sz w:val="24"/>
        </w:rPr>
      </w:pPr>
    </w:p>
    <w:p w14:paraId="3E5C400A" w14:textId="77777777" w:rsidR="0052152F" w:rsidRDefault="0052152F" w:rsidP="0052152F">
      <w:pPr>
        <w:spacing w:after="0"/>
        <w:rPr>
          <w:sz w:val="24"/>
        </w:rPr>
      </w:pPr>
    </w:p>
    <w:p w14:paraId="741196C6" w14:textId="77777777" w:rsidR="0052152F" w:rsidRDefault="0052152F" w:rsidP="0052152F">
      <w:pPr>
        <w:spacing w:after="0"/>
        <w:rPr>
          <w:sz w:val="24"/>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638"/>
        <w:gridCol w:w="2657"/>
      </w:tblGrid>
      <w:tr w:rsidR="00332EBE" w:rsidRPr="0052152F" w14:paraId="2900D3FB" w14:textId="77777777" w:rsidTr="0052152F">
        <w:tc>
          <w:tcPr>
            <w:tcW w:w="2534" w:type="dxa"/>
          </w:tcPr>
          <w:p w14:paraId="61D20D48" w14:textId="77777777" w:rsidR="00332EBE" w:rsidRPr="0052152F" w:rsidRDefault="00332EBE" w:rsidP="00112D80">
            <w:pPr>
              <w:spacing w:after="240"/>
              <w:rPr>
                <w:b/>
                <w:sz w:val="22"/>
                <w:szCs w:val="22"/>
              </w:rPr>
            </w:pPr>
          </w:p>
        </w:tc>
        <w:tc>
          <w:tcPr>
            <w:tcW w:w="2638" w:type="dxa"/>
          </w:tcPr>
          <w:p w14:paraId="52547DF7" w14:textId="77777777" w:rsidR="00332EBE" w:rsidRPr="0052152F" w:rsidRDefault="00332EBE" w:rsidP="00112D80">
            <w:pPr>
              <w:spacing w:after="240"/>
              <w:jc w:val="center"/>
              <w:rPr>
                <w:b/>
                <w:sz w:val="22"/>
                <w:szCs w:val="22"/>
              </w:rPr>
            </w:pPr>
          </w:p>
        </w:tc>
        <w:tc>
          <w:tcPr>
            <w:tcW w:w="2657" w:type="dxa"/>
          </w:tcPr>
          <w:p w14:paraId="0E713B69" w14:textId="77777777" w:rsidR="00332EBE" w:rsidRPr="0052152F" w:rsidRDefault="00332EBE" w:rsidP="00112D80">
            <w:pPr>
              <w:spacing w:after="240"/>
              <w:jc w:val="right"/>
              <w:rPr>
                <w:b/>
                <w:sz w:val="22"/>
                <w:szCs w:val="22"/>
              </w:rPr>
            </w:pPr>
          </w:p>
        </w:tc>
      </w:tr>
    </w:tbl>
    <w:p w14:paraId="1FD11DCD" w14:textId="77777777" w:rsidR="00DB5DB9" w:rsidRPr="00EA2A7B" w:rsidRDefault="00DB5DB9" w:rsidP="00DB5DB9">
      <w:pPr>
        <w:spacing w:after="0" w:line="312" w:lineRule="auto"/>
        <w:rPr>
          <w:rFonts w:cs="Arial"/>
          <w:b/>
          <w:sz w:val="22"/>
          <w:szCs w:val="22"/>
        </w:rPr>
      </w:pPr>
      <w:r w:rsidRPr="00EA2A7B">
        <w:rPr>
          <w:sz w:val="22"/>
          <w:szCs w:val="22"/>
        </w:rPr>
        <w:br w:type="page"/>
      </w:r>
    </w:p>
    <w:p w14:paraId="3470FE3E" w14:textId="77777777" w:rsidR="00BE57CF" w:rsidRDefault="00BE57CF" w:rsidP="000361F0">
      <w:pPr>
        <w:pStyle w:val="Heading2"/>
        <w:numPr>
          <w:ilvl w:val="0"/>
          <w:numId w:val="12"/>
        </w:numPr>
        <w:rPr>
          <w:rFonts w:asciiTheme="minorHAnsi" w:hAnsiTheme="minorHAnsi"/>
          <w:sz w:val="22"/>
          <w:szCs w:val="22"/>
        </w:rPr>
      </w:pPr>
      <w:bookmarkStart w:id="136" w:name="_Toc458671374"/>
      <w:bookmarkStart w:id="137" w:name="_Toc63947821"/>
      <w:r w:rsidRPr="00142430">
        <w:rPr>
          <w:rFonts w:asciiTheme="minorHAnsi" w:hAnsiTheme="minorHAnsi"/>
          <w:sz w:val="22"/>
          <w:szCs w:val="22"/>
        </w:rPr>
        <w:lastRenderedPageBreak/>
        <w:t>OBRAZEC ZA PREVZEM ZAUPNE DOKUMENTACIJE</w:t>
      </w:r>
      <w:bookmarkEnd w:id="136"/>
      <w:bookmarkEnd w:id="137"/>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E57CF" w:rsidRPr="00E83ED7" w14:paraId="7CFFB590" w14:textId="77777777" w:rsidTr="006716AE">
        <w:trPr>
          <w:trHeight w:val="253"/>
        </w:trPr>
        <w:tc>
          <w:tcPr>
            <w:tcW w:w="1817" w:type="dxa"/>
          </w:tcPr>
          <w:p w14:paraId="6DD64FE9" w14:textId="77777777" w:rsidR="00BE57CF" w:rsidRPr="00E83ED7" w:rsidRDefault="00BE57CF" w:rsidP="006716AE">
            <w:pPr>
              <w:spacing w:after="0"/>
              <w:rPr>
                <w:b/>
              </w:rPr>
            </w:pPr>
            <w:r w:rsidRPr="008D08B7">
              <w:rPr>
                <w:b/>
              </w:rPr>
              <w:t>NAROČNIK</w:t>
            </w:r>
            <w:r>
              <w:t>:</w:t>
            </w:r>
          </w:p>
        </w:tc>
        <w:tc>
          <w:tcPr>
            <w:tcW w:w="6036" w:type="dxa"/>
          </w:tcPr>
          <w:p w14:paraId="51C4911C" w14:textId="77777777" w:rsidR="00BE57CF" w:rsidRPr="00E83ED7" w:rsidRDefault="00BE57CF" w:rsidP="006716AE">
            <w:pPr>
              <w:spacing w:after="0"/>
            </w:pPr>
            <w:r>
              <w:t xml:space="preserve">DUTB </w:t>
            </w:r>
            <w:proofErr w:type="spellStart"/>
            <w:r>
              <w:t>d.d</w:t>
            </w:r>
            <w:proofErr w:type="spellEnd"/>
            <w:r>
              <w:t>., Davčna ulica 1, Ljubljana</w:t>
            </w:r>
          </w:p>
        </w:tc>
      </w:tr>
      <w:tr w:rsidR="00BE57CF" w:rsidRPr="00E83ED7" w14:paraId="1978C769" w14:textId="77777777" w:rsidTr="006716AE">
        <w:trPr>
          <w:trHeight w:val="253"/>
        </w:trPr>
        <w:tc>
          <w:tcPr>
            <w:tcW w:w="1817" w:type="dxa"/>
          </w:tcPr>
          <w:p w14:paraId="78E53FB5" w14:textId="77777777" w:rsidR="00BE57CF" w:rsidRPr="00E83ED7" w:rsidRDefault="00BE57CF" w:rsidP="006716AE">
            <w:pPr>
              <w:spacing w:after="0"/>
              <w:rPr>
                <w:b/>
              </w:rPr>
            </w:pPr>
            <w:r w:rsidRPr="00E83ED7">
              <w:rPr>
                <w:b/>
              </w:rPr>
              <w:t>JAVNO NAROČILO</w:t>
            </w:r>
          </w:p>
        </w:tc>
        <w:tc>
          <w:tcPr>
            <w:tcW w:w="6036" w:type="dxa"/>
          </w:tcPr>
          <w:p w14:paraId="0DCA0043" w14:textId="1606C9BA" w:rsidR="00BE57CF" w:rsidRPr="00E83ED7" w:rsidRDefault="00BE57CF" w:rsidP="00F8367D">
            <w:pPr>
              <w:spacing w:after="0"/>
            </w:pPr>
            <w:r w:rsidRPr="00025411">
              <w:t>JN/</w:t>
            </w:r>
            <w:r w:rsidR="002D731E">
              <w:t>1</w:t>
            </w:r>
            <w:r w:rsidRPr="005C16C7">
              <w:t>-NEP</w:t>
            </w:r>
            <w:r w:rsidR="002D731E">
              <w:t>/2021</w:t>
            </w:r>
          </w:p>
        </w:tc>
      </w:tr>
      <w:tr w:rsidR="00BE57CF" w:rsidRPr="00195B71" w14:paraId="0F3F52A4" w14:textId="77777777" w:rsidTr="006716AE">
        <w:trPr>
          <w:trHeight w:val="201"/>
        </w:trPr>
        <w:tc>
          <w:tcPr>
            <w:tcW w:w="1817" w:type="dxa"/>
          </w:tcPr>
          <w:p w14:paraId="4986BC0B" w14:textId="77777777" w:rsidR="00BE57CF" w:rsidRPr="00EC3D89" w:rsidRDefault="00BE57CF" w:rsidP="006716AE">
            <w:pPr>
              <w:spacing w:after="0"/>
              <w:rPr>
                <w:b/>
              </w:rPr>
            </w:pPr>
            <w:r w:rsidRPr="00EC3D89">
              <w:rPr>
                <w:b/>
              </w:rPr>
              <w:t>PREDMET</w:t>
            </w:r>
          </w:p>
        </w:tc>
        <w:tc>
          <w:tcPr>
            <w:tcW w:w="6036" w:type="dxa"/>
          </w:tcPr>
          <w:p w14:paraId="50E8D4FA" w14:textId="77777777" w:rsidR="00BE57CF" w:rsidRPr="00E83ED7" w:rsidRDefault="00BE57CF" w:rsidP="006716AE">
            <w:pPr>
              <w:spacing w:after="0"/>
            </w:pPr>
            <w:r w:rsidRPr="003C41D3">
              <w:t>ZAVAROVANJE PREMOŽENJA V LASTI DUTB</w:t>
            </w:r>
          </w:p>
        </w:tc>
      </w:tr>
    </w:tbl>
    <w:p w14:paraId="0B520C90" w14:textId="77777777" w:rsidR="00BE57CF" w:rsidRPr="005B36F1" w:rsidRDefault="00BE57CF" w:rsidP="00BE57CF">
      <w:pPr>
        <w:autoSpaceDE w:val="0"/>
        <w:autoSpaceDN w:val="0"/>
        <w:adjustRightInd w:val="0"/>
        <w:spacing w:after="0"/>
        <w:rPr>
          <w:rFonts w:eastAsia="Times New Roman" w:cs="Times New Roman"/>
          <w:sz w:val="22"/>
          <w:szCs w:val="22"/>
          <w:lang w:eastAsia="sl-SI"/>
        </w:rPr>
      </w:pPr>
    </w:p>
    <w:p w14:paraId="65B89F84" w14:textId="77777777" w:rsidR="00BE57CF" w:rsidRPr="005B36F1" w:rsidRDefault="00BE57CF" w:rsidP="00BE57CF">
      <w:pPr>
        <w:autoSpaceDE w:val="0"/>
        <w:autoSpaceDN w:val="0"/>
        <w:adjustRightInd w:val="0"/>
        <w:spacing w:after="120"/>
        <w:rPr>
          <w:rFonts w:eastAsia="Times New Roman" w:cs="Times New Roman"/>
          <w:sz w:val="22"/>
          <w:szCs w:val="22"/>
          <w:lang w:eastAsia="sl-SI"/>
        </w:rPr>
      </w:pPr>
      <w:r w:rsidRPr="005B36F1">
        <w:rPr>
          <w:rFonts w:eastAsia="Times New Roman" w:cs="Times New Roman"/>
          <w:sz w:val="22"/>
          <w:szCs w:val="22"/>
          <w:lang w:eastAsia="sl-SI"/>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w:t>
      </w:r>
      <w:r w:rsidRPr="00BE57CF">
        <w:rPr>
          <w:rFonts w:eastAsia="Times New Roman" w:cs="Times New Roman"/>
          <w:sz w:val="22"/>
          <w:szCs w:val="22"/>
          <w:lang w:eastAsia="sl-SI"/>
        </w:rPr>
        <w:t>Zavarovanje premoženja v lasti DUTB</w:t>
      </w:r>
      <w:r w:rsidRPr="005B36F1">
        <w:rPr>
          <w:rFonts w:eastAsia="Times New Roman" w:cs="Times New Roman"/>
          <w:sz w:val="22"/>
          <w:szCs w:val="22"/>
          <w:lang w:eastAsia="sl-SI"/>
        </w:rPr>
        <w:t xml:space="preserve">« (v nadaljevanju: </w:t>
      </w:r>
      <w:r>
        <w:rPr>
          <w:rFonts w:eastAsia="Times New Roman" w:cs="Times New Roman"/>
          <w:sz w:val="22"/>
          <w:szCs w:val="22"/>
          <w:lang w:eastAsia="sl-SI"/>
        </w:rPr>
        <w:t>zaprti del</w:t>
      </w:r>
      <w:r w:rsidRPr="005B36F1">
        <w:rPr>
          <w:rFonts w:eastAsia="Times New Roman" w:cs="Times New Roman"/>
          <w:sz w:val="22"/>
          <w:szCs w:val="22"/>
          <w:lang w:eastAsia="sl-SI"/>
        </w:rPr>
        <w:t>) izjavljam, da:</w:t>
      </w:r>
    </w:p>
    <w:p w14:paraId="76CC756C" w14:textId="77777777" w:rsidR="00BE57CF" w:rsidRPr="005B36F1" w:rsidRDefault="00BE57CF" w:rsidP="000361F0">
      <w:pPr>
        <w:pStyle w:val="ListParagraph"/>
        <w:numPr>
          <w:ilvl w:val="0"/>
          <w:numId w:val="24"/>
        </w:numPr>
        <w:autoSpaceDE w:val="0"/>
        <w:autoSpaceDN w:val="0"/>
        <w:adjustRightInd w:val="0"/>
        <w:spacing w:after="0"/>
        <w:rPr>
          <w:rFonts w:eastAsia="Times New Roman" w:cs="Times New Roman"/>
          <w:sz w:val="22"/>
          <w:szCs w:val="22"/>
          <w:lang w:eastAsia="sl-SI"/>
        </w:rPr>
      </w:pPr>
      <w:r w:rsidRPr="005B36F1">
        <w:rPr>
          <w:rFonts w:eastAsia="Times New Roman" w:cs="Times New Roman"/>
          <w:sz w:val="22"/>
          <w:szCs w:val="22"/>
          <w:lang w:eastAsia="sl-SI"/>
        </w:rPr>
        <w:t>bo prevzeta dokumentacija, ki sestavlja tehnično specifikacijo, uporabljena izključno in samo za namen priprave ponudbe kot izhaja iz dokumentacije v zvezi z oddajo javnega naročila;</w:t>
      </w:r>
    </w:p>
    <w:p w14:paraId="1CC1B4B6" w14:textId="77777777" w:rsidR="00BE57CF" w:rsidRPr="005B36F1" w:rsidRDefault="00BE57CF" w:rsidP="000361F0">
      <w:pPr>
        <w:pStyle w:val="ListParagraph"/>
        <w:numPr>
          <w:ilvl w:val="0"/>
          <w:numId w:val="24"/>
        </w:numPr>
        <w:autoSpaceDE w:val="0"/>
        <w:autoSpaceDN w:val="0"/>
        <w:adjustRightInd w:val="0"/>
        <w:spacing w:after="0"/>
        <w:rPr>
          <w:rFonts w:eastAsia="Times New Roman" w:cs="Times New Roman"/>
          <w:sz w:val="22"/>
          <w:szCs w:val="22"/>
          <w:lang w:eastAsia="sl-SI"/>
        </w:rPr>
      </w:pPr>
      <w:r w:rsidRPr="005B36F1">
        <w:rPr>
          <w:rFonts w:eastAsia="Times New Roman" w:cs="Times New Roman"/>
          <w:sz w:val="22"/>
          <w:szCs w:val="22"/>
          <w:lang w:eastAsia="sl-SI"/>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4E3E62FD" w14:textId="520F0BA5" w:rsidR="00BE57CF" w:rsidRPr="005B36F1" w:rsidRDefault="00BE57CF" w:rsidP="00BE57CF">
      <w:pPr>
        <w:autoSpaceDE w:val="0"/>
        <w:autoSpaceDN w:val="0"/>
        <w:adjustRightInd w:val="0"/>
        <w:spacing w:before="120" w:after="0"/>
        <w:rPr>
          <w:rFonts w:eastAsia="Times New Roman" w:cs="Times New Roman"/>
          <w:sz w:val="22"/>
          <w:szCs w:val="22"/>
          <w:lang w:eastAsia="sl-SI"/>
        </w:rPr>
      </w:pPr>
      <w:r w:rsidRPr="005B36F1">
        <w:rPr>
          <w:rFonts w:eastAsia="Times New Roman" w:cs="Times New Roman"/>
          <w:sz w:val="22"/>
          <w:szCs w:val="22"/>
          <w:lang w:eastAsia="sl-SI"/>
        </w:rPr>
        <w:t xml:space="preserve">Za prevzem </w:t>
      </w:r>
      <w:r>
        <w:rPr>
          <w:rFonts w:eastAsia="Times New Roman" w:cs="Times New Roman"/>
          <w:sz w:val="22"/>
          <w:szCs w:val="22"/>
          <w:lang w:eastAsia="sl-SI"/>
        </w:rPr>
        <w:t>zaprtega dela</w:t>
      </w:r>
      <w:r w:rsidR="006D0985">
        <w:rPr>
          <w:rFonts w:eastAsia="Times New Roman" w:cs="Times New Roman"/>
          <w:sz w:val="22"/>
          <w:szCs w:val="22"/>
          <w:lang w:eastAsia="sl-SI"/>
        </w:rPr>
        <w:t xml:space="preserve"> je pooblaščen/</w:t>
      </w:r>
      <w:bookmarkStart w:id="138" w:name="_GoBack"/>
      <w:bookmarkEnd w:id="138"/>
      <w:r w:rsidRPr="005B36F1">
        <w:rPr>
          <w:rFonts w:eastAsia="Times New Roman" w:cs="Times New Roman"/>
          <w:sz w:val="22"/>
          <w:szCs w:val="22"/>
          <w:lang w:eastAsia="sl-SI"/>
        </w:rPr>
        <w:t>a _______</w:t>
      </w:r>
      <w:r>
        <w:rPr>
          <w:rFonts w:eastAsia="Times New Roman" w:cs="Times New Roman"/>
          <w:sz w:val="22"/>
          <w:szCs w:val="22"/>
          <w:lang w:eastAsia="sl-SI"/>
        </w:rPr>
        <w:t>_</w:t>
      </w:r>
      <w:r w:rsidRPr="005B36F1">
        <w:rPr>
          <w:rFonts w:eastAsia="Times New Roman" w:cs="Times New Roman"/>
          <w:sz w:val="22"/>
          <w:szCs w:val="22"/>
          <w:lang w:eastAsia="sl-SI"/>
        </w:rPr>
        <w:t>_</w:t>
      </w:r>
      <w:r>
        <w:rPr>
          <w:rFonts w:eastAsia="Times New Roman" w:cs="Times New Roman"/>
          <w:sz w:val="22"/>
          <w:szCs w:val="22"/>
          <w:lang w:eastAsia="sl-SI"/>
        </w:rPr>
        <w:t>_</w:t>
      </w:r>
      <w:r w:rsidRPr="005B36F1">
        <w:rPr>
          <w:rFonts w:eastAsia="Times New Roman" w:cs="Times New Roman"/>
          <w:sz w:val="22"/>
          <w:szCs w:val="22"/>
          <w:lang w:eastAsia="sl-SI"/>
        </w:rPr>
        <w:t>_______ (ime in priimek).</w:t>
      </w:r>
    </w:p>
    <w:p w14:paraId="4A685894" w14:textId="77777777" w:rsidR="00BE57CF" w:rsidRPr="005B36F1" w:rsidRDefault="00BE57CF" w:rsidP="00BE57CF">
      <w:pPr>
        <w:autoSpaceDE w:val="0"/>
        <w:autoSpaceDN w:val="0"/>
        <w:adjustRightInd w:val="0"/>
        <w:spacing w:after="0"/>
        <w:rPr>
          <w:rFonts w:eastAsia="Times New Roman" w:cs="Times New Roman"/>
          <w:sz w:val="22"/>
          <w:szCs w:val="22"/>
          <w:lang w:eastAsia="sl-SI"/>
        </w:rPr>
      </w:pPr>
    </w:p>
    <w:p w14:paraId="3523725C" w14:textId="21304CB5" w:rsidR="00BE57CF" w:rsidRPr="005B36F1" w:rsidRDefault="00BE57CF" w:rsidP="00A60B91">
      <w:pPr>
        <w:autoSpaceDE w:val="0"/>
        <w:autoSpaceDN w:val="0"/>
        <w:adjustRightInd w:val="0"/>
        <w:spacing w:after="0"/>
        <w:rPr>
          <w:rFonts w:eastAsia="Times New Roman" w:cs="Times New Roman"/>
          <w:sz w:val="22"/>
          <w:szCs w:val="22"/>
          <w:lang w:eastAsia="sl-SI"/>
        </w:rPr>
      </w:pPr>
      <w:r>
        <w:rPr>
          <w:rFonts w:eastAsia="Times New Roman" w:cs="Times New Roman"/>
          <w:sz w:val="22"/>
          <w:szCs w:val="22"/>
          <w:lang w:eastAsia="sl-SI"/>
        </w:rPr>
        <w:t>Zaprti del</w:t>
      </w:r>
      <w:r w:rsidRPr="005B36F1">
        <w:rPr>
          <w:rFonts w:eastAsia="Times New Roman" w:cs="Times New Roman"/>
          <w:sz w:val="22"/>
          <w:szCs w:val="22"/>
          <w:lang w:eastAsia="sl-SI"/>
        </w:rPr>
        <w:t>, ki je del dokumentacije v zvezi z oddajo javnega naročila nam pošljite po poš</w:t>
      </w:r>
      <w:r>
        <w:rPr>
          <w:rFonts w:eastAsia="Times New Roman" w:cs="Times New Roman"/>
          <w:sz w:val="22"/>
          <w:szCs w:val="22"/>
          <w:lang w:eastAsia="sl-SI"/>
        </w:rPr>
        <w:t>ti na naslov (N</w:t>
      </w:r>
      <w:r w:rsidRPr="005B36F1">
        <w:rPr>
          <w:rFonts w:eastAsia="Times New Roman" w:cs="Times New Roman"/>
          <w:sz w:val="22"/>
          <w:szCs w:val="22"/>
          <w:lang w:eastAsia="sl-SI"/>
        </w:rPr>
        <w:t>avesti naslov</w:t>
      </w:r>
      <w:r>
        <w:rPr>
          <w:rFonts w:eastAsia="Times New Roman" w:cs="Times New Roman"/>
          <w:sz w:val="22"/>
          <w:szCs w:val="22"/>
          <w:lang w:eastAsia="sl-SI"/>
        </w:rPr>
        <w:t xml:space="preserve"> v Sloveniji</w:t>
      </w:r>
      <w:r w:rsidRPr="005B36F1">
        <w:rPr>
          <w:rFonts w:eastAsia="Times New Roman" w:cs="Times New Roman"/>
          <w:sz w:val="22"/>
          <w:szCs w:val="22"/>
          <w:lang w:eastAsia="sl-SI"/>
        </w:rPr>
        <w:t xml:space="preserve"> in ime pooblaščene osebe za prevzem</w:t>
      </w:r>
      <w:r>
        <w:rPr>
          <w:rFonts w:eastAsia="Times New Roman" w:cs="Times New Roman"/>
          <w:sz w:val="22"/>
          <w:szCs w:val="22"/>
          <w:lang w:eastAsia="sl-SI"/>
        </w:rPr>
        <w:t>. P</w:t>
      </w:r>
      <w:r w:rsidRPr="005B36F1">
        <w:rPr>
          <w:rFonts w:eastAsia="Times New Roman" w:cs="Times New Roman"/>
          <w:sz w:val="22"/>
          <w:szCs w:val="22"/>
          <w:lang w:eastAsia="sl-SI"/>
        </w:rPr>
        <w:t>ošiljko prevzame pooblaščena oseba, ki tudi podpiše prevzemnico</w:t>
      </w:r>
      <w:r>
        <w:rPr>
          <w:rFonts w:eastAsia="Times New Roman" w:cs="Times New Roman"/>
          <w:sz w:val="22"/>
          <w:szCs w:val="22"/>
          <w:lang w:eastAsia="sl-SI"/>
        </w:rPr>
        <w:t>.</w:t>
      </w:r>
      <w:r w:rsidRPr="005B36F1">
        <w:rPr>
          <w:rFonts w:eastAsia="Times New Roman" w:cs="Times New Roman"/>
          <w:sz w:val="22"/>
          <w:szCs w:val="22"/>
          <w:lang w:eastAsia="sl-SI"/>
        </w:rPr>
        <w:t>):</w:t>
      </w:r>
    </w:p>
    <w:p w14:paraId="2BE70BFD" w14:textId="77777777" w:rsidR="00BE57CF" w:rsidRPr="005B36F1" w:rsidRDefault="00BE57CF" w:rsidP="00BE57CF">
      <w:pPr>
        <w:autoSpaceDE w:val="0"/>
        <w:autoSpaceDN w:val="0"/>
        <w:adjustRightInd w:val="0"/>
        <w:spacing w:after="0"/>
        <w:ind w:left="390"/>
        <w:rPr>
          <w:rFonts w:eastAsia="Times New Roman" w:cs="Times New Roman"/>
          <w:sz w:val="22"/>
          <w:szCs w:val="22"/>
          <w:lang w:eastAsia="sl-SI"/>
        </w:rPr>
      </w:pPr>
      <w:r w:rsidRPr="005B36F1">
        <w:rPr>
          <w:rFonts w:eastAsia="Times New Roman" w:cs="Times New Roman"/>
          <w:sz w:val="22"/>
          <w:szCs w:val="22"/>
          <w:lang w:eastAsia="sl-SI"/>
        </w:rPr>
        <w:t>__________________________________</w:t>
      </w:r>
      <w:r>
        <w:rPr>
          <w:rFonts w:eastAsia="Times New Roman" w:cs="Times New Roman"/>
          <w:sz w:val="22"/>
          <w:szCs w:val="22"/>
          <w:lang w:eastAsia="sl-SI"/>
        </w:rPr>
        <w:t>____</w:t>
      </w:r>
      <w:r w:rsidRPr="005B36F1">
        <w:rPr>
          <w:rFonts w:eastAsia="Times New Roman" w:cs="Times New Roman"/>
          <w:sz w:val="22"/>
          <w:szCs w:val="22"/>
          <w:lang w:eastAsia="sl-SI"/>
        </w:rPr>
        <w:t>_</w:t>
      </w:r>
      <w:r>
        <w:rPr>
          <w:rFonts w:eastAsia="Times New Roman" w:cs="Times New Roman"/>
          <w:sz w:val="22"/>
          <w:szCs w:val="22"/>
          <w:lang w:eastAsia="sl-SI"/>
        </w:rPr>
        <w:t>____________________________</w:t>
      </w:r>
      <w:r w:rsidRPr="005B36F1">
        <w:rPr>
          <w:rFonts w:eastAsia="Times New Roman" w:cs="Times New Roman"/>
          <w:sz w:val="22"/>
          <w:szCs w:val="22"/>
          <w:lang w:eastAsia="sl-SI"/>
        </w:rPr>
        <w:t>_</w:t>
      </w:r>
    </w:p>
    <w:p w14:paraId="59C3B735" w14:textId="77777777" w:rsidR="00BE57CF" w:rsidRPr="005B36F1" w:rsidRDefault="00BE57CF" w:rsidP="00BE57CF">
      <w:pPr>
        <w:autoSpaceDE w:val="0"/>
        <w:autoSpaceDN w:val="0"/>
        <w:adjustRightInd w:val="0"/>
        <w:spacing w:before="120" w:after="0"/>
        <w:rPr>
          <w:rFonts w:eastAsia="Times New Roman" w:cs="Times New Roman"/>
          <w:sz w:val="22"/>
          <w:szCs w:val="22"/>
          <w:lang w:eastAsia="sl-SI"/>
        </w:rPr>
      </w:pPr>
      <w:r w:rsidRPr="005B36F1">
        <w:rPr>
          <w:sz w:val="22"/>
          <w:szCs w:val="22"/>
        </w:rPr>
        <w:t>Naročnika obveščamo, da nam morebitna dodatna pojasnila v zvezi s podatki iz tehnične specifikacije posreduje po elektronski pošti</w:t>
      </w:r>
      <w:r>
        <w:rPr>
          <w:sz w:val="22"/>
          <w:szCs w:val="22"/>
        </w:rPr>
        <w:t>:</w:t>
      </w:r>
      <w:r w:rsidRPr="005B36F1">
        <w:rPr>
          <w:sz w:val="22"/>
          <w:szCs w:val="22"/>
        </w:rPr>
        <w:t xml:space="preserve"> ______________________________. Prevzemamo odgovornost, da je navedeni elektronski naslov delujoč in smo seznanjeni z dejstvom, da naročnik na prevzema odgovornosti za ne prejem elektronske pošte na navedeni</w:t>
      </w:r>
      <w:r>
        <w:rPr>
          <w:sz w:val="22"/>
          <w:szCs w:val="22"/>
        </w:rPr>
        <w:t xml:space="preserve"> </w:t>
      </w:r>
      <w:r w:rsidRPr="005B36F1">
        <w:rPr>
          <w:sz w:val="22"/>
          <w:szCs w:val="22"/>
        </w:rPr>
        <w:t>elektronski naslov.</w:t>
      </w:r>
    </w:p>
    <w:p w14:paraId="44586557" w14:textId="77777777" w:rsidR="00BE57CF" w:rsidRDefault="00BE57CF" w:rsidP="00BE57CF">
      <w:pPr>
        <w:autoSpaceDE w:val="0"/>
        <w:autoSpaceDN w:val="0"/>
        <w:adjustRightInd w:val="0"/>
        <w:spacing w:before="120" w:after="0"/>
        <w:rPr>
          <w:rFonts w:eastAsia="Times New Roman" w:cs="Times New Roman"/>
          <w:sz w:val="22"/>
          <w:szCs w:val="22"/>
          <w:lang w:eastAsia="sl-SI"/>
        </w:rPr>
      </w:pPr>
      <w:r w:rsidRPr="005B36F1">
        <w:rPr>
          <w:rFonts w:eastAsia="Times New Roman" w:cs="Times New Roman"/>
          <w:sz w:val="22"/>
          <w:szCs w:val="22"/>
          <w:lang w:eastAsia="sl-SI"/>
        </w:rPr>
        <w:t xml:space="preserve">Zavezujemo se, da bomo vsa dodatna pojasnila, ki se nanašajo na tehnične specifikacije oz. zaprti del dokumentacije, zahtevali na naročnikov elektronski naslov </w:t>
      </w:r>
      <w:hyperlink r:id="rId8" w:history="1">
        <w:r w:rsidR="00AF1CEA" w:rsidRPr="000C32F7">
          <w:rPr>
            <w:rStyle w:val="Hyperlink"/>
            <w:rFonts w:eastAsia="Times New Roman" w:cs="Times New Roman"/>
            <w:sz w:val="22"/>
            <w:szCs w:val="22"/>
            <w:lang w:eastAsia="sl-SI"/>
          </w:rPr>
          <w:t>maja.vehab@dutb.eu</w:t>
        </w:r>
      </w:hyperlink>
      <w:r w:rsidRPr="005B36F1">
        <w:rPr>
          <w:rFonts w:eastAsia="Times New Roman" w:cs="Times New Roman"/>
          <w:sz w:val="22"/>
          <w:szCs w:val="22"/>
          <w:lang w:eastAsia="sl-SI"/>
        </w:rPr>
        <w:t xml:space="preserve"> in ne bomo vprašanj zastavili preko portala javnih naročil. V nasprotnem primeru prevzemamo materialno in kazensko odgovornost.</w:t>
      </w:r>
    </w:p>
    <w:p w14:paraId="0E348277" w14:textId="77777777" w:rsidR="00BE57CF" w:rsidRDefault="00BE57CF" w:rsidP="00BE57CF">
      <w:pPr>
        <w:autoSpaceDE w:val="0"/>
        <w:autoSpaceDN w:val="0"/>
        <w:adjustRightInd w:val="0"/>
        <w:spacing w:after="0"/>
        <w:rPr>
          <w:rFonts w:eastAsia="Times New Roman" w:cs="Times New Roman"/>
          <w:sz w:val="22"/>
          <w:szCs w:val="22"/>
          <w:lang w:eastAsia="sl-SI"/>
        </w:rPr>
      </w:pPr>
    </w:p>
    <w:p w14:paraId="0F7DCA21" w14:textId="77777777" w:rsidR="00BE57CF" w:rsidRDefault="00BE57CF" w:rsidP="00BE57CF">
      <w:pPr>
        <w:autoSpaceDE w:val="0"/>
        <w:autoSpaceDN w:val="0"/>
        <w:adjustRightInd w:val="0"/>
        <w:spacing w:after="0"/>
        <w:rPr>
          <w:rFonts w:eastAsia="Times New Roman" w:cs="Times New Roman"/>
          <w:sz w:val="22"/>
          <w:szCs w:val="22"/>
          <w:lang w:eastAsia="sl-SI"/>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638"/>
        <w:gridCol w:w="2657"/>
      </w:tblGrid>
      <w:tr w:rsidR="00BE57CF" w:rsidRPr="0052152F" w14:paraId="18AA6100" w14:textId="77777777" w:rsidTr="006716AE">
        <w:tc>
          <w:tcPr>
            <w:tcW w:w="2534" w:type="dxa"/>
          </w:tcPr>
          <w:p w14:paraId="67BFFE9F" w14:textId="77777777" w:rsidR="00BE57CF" w:rsidRPr="0052152F" w:rsidRDefault="00BE57CF" w:rsidP="006716AE">
            <w:pPr>
              <w:spacing w:after="240"/>
              <w:rPr>
                <w:b/>
                <w:sz w:val="22"/>
                <w:szCs w:val="22"/>
              </w:rPr>
            </w:pPr>
            <w:r w:rsidRPr="0052152F">
              <w:rPr>
                <w:b/>
                <w:sz w:val="22"/>
                <w:szCs w:val="22"/>
              </w:rPr>
              <w:t>Kraj:</w:t>
            </w:r>
          </w:p>
        </w:tc>
        <w:tc>
          <w:tcPr>
            <w:tcW w:w="2638" w:type="dxa"/>
          </w:tcPr>
          <w:p w14:paraId="4B98012A" w14:textId="77777777" w:rsidR="00BE57CF" w:rsidRPr="0052152F" w:rsidRDefault="00BE57CF" w:rsidP="006716AE">
            <w:pPr>
              <w:spacing w:after="240"/>
              <w:jc w:val="center"/>
              <w:rPr>
                <w:b/>
                <w:sz w:val="22"/>
                <w:szCs w:val="22"/>
              </w:rPr>
            </w:pPr>
            <w:r w:rsidRPr="0052152F">
              <w:rPr>
                <w:b/>
                <w:sz w:val="22"/>
                <w:szCs w:val="22"/>
              </w:rPr>
              <w:t>Žig:</w:t>
            </w:r>
          </w:p>
        </w:tc>
        <w:tc>
          <w:tcPr>
            <w:tcW w:w="2657" w:type="dxa"/>
          </w:tcPr>
          <w:p w14:paraId="21717536" w14:textId="77777777" w:rsidR="00BE57CF" w:rsidRPr="0052152F" w:rsidRDefault="00BE57CF" w:rsidP="006716AE">
            <w:pPr>
              <w:spacing w:after="240"/>
              <w:jc w:val="right"/>
              <w:rPr>
                <w:b/>
                <w:sz w:val="22"/>
                <w:szCs w:val="22"/>
              </w:rPr>
            </w:pPr>
            <w:r w:rsidRPr="0052152F">
              <w:rPr>
                <w:b/>
                <w:sz w:val="22"/>
                <w:szCs w:val="22"/>
              </w:rPr>
              <w:t>Podpis ponudnika:</w:t>
            </w:r>
          </w:p>
        </w:tc>
      </w:tr>
    </w:tbl>
    <w:p w14:paraId="5B58024F" w14:textId="77777777" w:rsidR="00BE57CF" w:rsidRDefault="00BE57CF">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5A5D6B36" w14:textId="77777777" w:rsidR="00042210" w:rsidRPr="00746FE5" w:rsidRDefault="00236584" w:rsidP="000361F0">
      <w:pPr>
        <w:pStyle w:val="Heading2"/>
        <w:numPr>
          <w:ilvl w:val="0"/>
          <w:numId w:val="12"/>
        </w:numPr>
        <w:spacing w:line="240" w:lineRule="auto"/>
        <w:ind w:left="357" w:hanging="357"/>
        <w:rPr>
          <w:rFonts w:asciiTheme="minorHAnsi" w:hAnsiTheme="minorHAnsi"/>
          <w:sz w:val="22"/>
          <w:szCs w:val="22"/>
        </w:rPr>
      </w:pPr>
      <w:bookmarkStart w:id="139" w:name="_Toc63947822"/>
      <w:r>
        <w:rPr>
          <w:rFonts w:asciiTheme="minorHAnsi" w:hAnsiTheme="minorHAnsi"/>
          <w:sz w:val="22"/>
          <w:szCs w:val="22"/>
        </w:rPr>
        <w:lastRenderedPageBreak/>
        <w:t xml:space="preserve">Obrazec - </w:t>
      </w:r>
      <w:r w:rsidR="00042210" w:rsidRPr="00746FE5">
        <w:rPr>
          <w:rFonts w:asciiTheme="minorHAnsi" w:hAnsiTheme="minorHAnsi"/>
          <w:sz w:val="22"/>
          <w:szCs w:val="22"/>
        </w:rPr>
        <w:t>VZOREC POGODBE</w:t>
      </w:r>
      <w:bookmarkEnd w:id="139"/>
    </w:p>
    <w:p w14:paraId="4CE6E0A4" w14:textId="77777777" w:rsidR="00245AB8" w:rsidRDefault="00245AB8" w:rsidP="00746FE5">
      <w:pPr>
        <w:spacing w:after="0"/>
        <w:rPr>
          <w:sz w:val="22"/>
          <w:szCs w:val="22"/>
        </w:rPr>
      </w:pPr>
    </w:p>
    <w:p w14:paraId="5044CE3E" w14:textId="77777777" w:rsidR="001D7463" w:rsidRDefault="001D7463" w:rsidP="00746FE5">
      <w:pPr>
        <w:spacing w:after="0"/>
        <w:rPr>
          <w:sz w:val="22"/>
          <w:szCs w:val="22"/>
        </w:rPr>
      </w:pPr>
    </w:p>
    <w:p w14:paraId="7AA8F21E" w14:textId="77777777" w:rsidR="00DF0959" w:rsidRPr="007436C2" w:rsidRDefault="00DF0959" w:rsidP="00DF0959">
      <w:pPr>
        <w:jc w:val="center"/>
        <w:rPr>
          <w:rFonts w:eastAsia="Calibri"/>
          <w:b/>
          <w:spacing w:val="70"/>
        </w:rPr>
      </w:pPr>
      <w:r w:rsidRPr="00EC0187">
        <w:rPr>
          <w:rFonts w:eastAsia="Calibri"/>
          <w:b/>
          <w:spacing w:val="70"/>
        </w:rPr>
        <w:t xml:space="preserve">POGODBA O </w:t>
      </w:r>
      <w:r w:rsidR="003C41D3" w:rsidRPr="003C41D3">
        <w:rPr>
          <w:rFonts w:eastAsia="Calibri"/>
          <w:b/>
          <w:spacing w:val="70"/>
        </w:rPr>
        <w:t>ZAVAROVANJ</w:t>
      </w:r>
      <w:r w:rsidR="003C41D3">
        <w:rPr>
          <w:rFonts w:eastAsia="Calibri"/>
          <w:b/>
          <w:spacing w:val="70"/>
        </w:rPr>
        <w:t>U</w:t>
      </w:r>
      <w:r w:rsidR="003C41D3" w:rsidRPr="003C41D3">
        <w:rPr>
          <w:rFonts w:eastAsia="Calibri"/>
          <w:b/>
          <w:spacing w:val="70"/>
        </w:rPr>
        <w:t xml:space="preserve"> PREMOŽENJA V LASTI DUTB</w:t>
      </w:r>
    </w:p>
    <w:p w14:paraId="3E5D61AF" w14:textId="4DEEF1F8" w:rsidR="00DF0959" w:rsidRPr="007436C2" w:rsidRDefault="00DF0959" w:rsidP="00DF0959">
      <w:pPr>
        <w:jc w:val="center"/>
        <w:rPr>
          <w:rFonts w:eastAsia="Calibri"/>
          <w:b/>
          <w:spacing w:val="70"/>
        </w:rPr>
      </w:pPr>
      <w:r w:rsidRPr="007436C2">
        <w:rPr>
          <w:rFonts w:eastAsia="Calibri"/>
          <w:b/>
          <w:spacing w:val="70"/>
        </w:rPr>
        <w:t xml:space="preserve">št. </w:t>
      </w:r>
      <w:r w:rsidR="002D731E">
        <w:rPr>
          <w:rFonts w:eastAsia="Calibri"/>
          <w:b/>
          <w:spacing w:val="70"/>
        </w:rPr>
        <w:t>JN/1-NEP/2021</w:t>
      </w:r>
    </w:p>
    <w:p w14:paraId="1F7948EC"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3D257A56" w14:textId="77777777" w:rsidTr="00AC7699">
        <w:trPr>
          <w:trHeight w:val="285"/>
        </w:trPr>
        <w:tc>
          <w:tcPr>
            <w:tcW w:w="4539" w:type="dxa"/>
          </w:tcPr>
          <w:p w14:paraId="0AEF511E" w14:textId="77777777" w:rsidR="00DF0959" w:rsidRPr="00775DA8" w:rsidRDefault="00DF0959" w:rsidP="00AC7699">
            <w:pPr>
              <w:rPr>
                <w:b/>
                <w:sz w:val="22"/>
                <w:szCs w:val="22"/>
              </w:rPr>
            </w:pPr>
            <w:r w:rsidRPr="00775DA8">
              <w:rPr>
                <w:b/>
                <w:sz w:val="22"/>
                <w:szCs w:val="22"/>
              </w:rPr>
              <w:t>NAROČNIK:</w:t>
            </w:r>
          </w:p>
          <w:p w14:paraId="1A079509" w14:textId="77777777" w:rsidR="00DF0959" w:rsidRPr="00775DA8" w:rsidRDefault="00DF0959" w:rsidP="00AC7699">
            <w:pPr>
              <w:rPr>
                <w:b/>
                <w:sz w:val="22"/>
                <w:szCs w:val="22"/>
              </w:rPr>
            </w:pPr>
          </w:p>
        </w:tc>
        <w:tc>
          <w:tcPr>
            <w:tcW w:w="4448" w:type="dxa"/>
            <w:hideMark/>
          </w:tcPr>
          <w:p w14:paraId="2FED4965" w14:textId="77777777" w:rsidR="00DF0959" w:rsidRPr="00775DA8" w:rsidRDefault="00DF0959" w:rsidP="00AC7699">
            <w:pPr>
              <w:rPr>
                <w:b/>
                <w:sz w:val="22"/>
                <w:szCs w:val="22"/>
              </w:rPr>
            </w:pPr>
          </w:p>
        </w:tc>
      </w:tr>
      <w:tr w:rsidR="00DF0959" w:rsidRPr="00775DA8" w14:paraId="2438C161" w14:textId="77777777" w:rsidTr="00AC7699">
        <w:trPr>
          <w:trHeight w:val="3073"/>
        </w:trPr>
        <w:tc>
          <w:tcPr>
            <w:tcW w:w="4539" w:type="dxa"/>
          </w:tcPr>
          <w:p w14:paraId="61D31C7E"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7AF8F326" w14:textId="77777777" w:rsidR="00DF0959" w:rsidRPr="00775DA8" w:rsidRDefault="00DF0959" w:rsidP="00AC7699">
            <w:pPr>
              <w:rPr>
                <w:sz w:val="22"/>
                <w:szCs w:val="22"/>
              </w:rPr>
            </w:pPr>
            <w:r w:rsidRPr="00775DA8">
              <w:rPr>
                <w:sz w:val="22"/>
                <w:szCs w:val="22"/>
              </w:rPr>
              <w:t>Davčna ulica 1</w:t>
            </w:r>
          </w:p>
          <w:p w14:paraId="3B94EFCB" w14:textId="77777777" w:rsidR="00DF0959" w:rsidRPr="00775DA8" w:rsidRDefault="00C21C0B" w:rsidP="00AC7699">
            <w:pPr>
              <w:rPr>
                <w:sz w:val="22"/>
                <w:szCs w:val="22"/>
              </w:rPr>
            </w:pPr>
            <w:r>
              <w:rPr>
                <w:sz w:val="22"/>
                <w:szCs w:val="22"/>
              </w:rPr>
              <w:t>1000 Ljubljana</w:t>
            </w:r>
          </w:p>
          <w:p w14:paraId="5BC0034E" w14:textId="77777777" w:rsidR="00DF0959" w:rsidRPr="00775DA8" w:rsidRDefault="00DF0959" w:rsidP="00AC7699">
            <w:pPr>
              <w:rPr>
                <w:sz w:val="22"/>
                <w:szCs w:val="22"/>
              </w:rPr>
            </w:pPr>
            <w:r w:rsidRPr="00775DA8">
              <w:rPr>
                <w:sz w:val="22"/>
                <w:szCs w:val="22"/>
              </w:rPr>
              <w:t>matična številka: 6339620000</w:t>
            </w:r>
          </w:p>
          <w:p w14:paraId="704BA8E4" w14:textId="77777777" w:rsidR="00DF0959" w:rsidRPr="00775DA8" w:rsidRDefault="00DF0959" w:rsidP="00AC7699">
            <w:pPr>
              <w:rPr>
                <w:sz w:val="22"/>
                <w:szCs w:val="22"/>
              </w:rPr>
            </w:pPr>
            <w:r w:rsidRPr="00775DA8">
              <w:rPr>
                <w:sz w:val="22"/>
                <w:szCs w:val="22"/>
              </w:rPr>
              <w:t>davčna številka: 41251482</w:t>
            </w:r>
          </w:p>
          <w:p w14:paraId="219B1FB3" w14:textId="77777777" w:rsidR="00DF0959" w:rsidRPr="00775DA8" w:rsidRDefault="00DF0959" w:rsidP="00AC7699">
            <w:pPr>
              <w:rPr>
                <w:sz w:val="22"/>
                <w:szCs w:val="22"/>
              </w:rPr>
            </w:pPr>
          </w:p>
          <w:p w14:paraId="571BED05" w14:textId="77777777" w:rsidR="00DF0959" w:rsidRPr="00775DA8" w:rsidRDefault="00DF0959" w:rsidP="00AC7699">
            <w:pPr>
              <w:rPr>
                <w:sz w:val="22"/>
                <w:szCs w:val="22"/>
              </w:rPr>
            </w:pPr>
            <w:r w:rsidRPr="00775DA8">
              <w:rPr>
                <w:sz w:val="22"/>
                <w:szCs w:val="22"/>
              </w:rPr>
              <w:t>ki jo zastopa</w:t>
            </w:r>
          </w:p>
          <w:p w14:paraId="6560AE3C" w14:textId="77777777" w:rsidR="00DF0959" w:rsidRPr="00775DA8" w:rsidRDefault="00DF0959" w:rsidP="00AC7699">
            <w:pPr>
              <w:rPr>
                <w:sz w:val="22"/>
                <w:szCs w:val="22"/>
              </w:rPr>
            </w:pPr>
          </w:p>
          <w:p w14:paraId="49091055" w14:textId="77777777" w:rsidR="00DF0959" w:rsidRPr="00775DA8" w:rsidRDefault="00DF0959" w:rsidP="00AC7699">
            <w:pPr>
              <w:rPr>
                <w:sz w:val="22"/>
                <w:szCs w:val="22"/>
              </w:rPr>
            </w:pPr>
            <w:r w:rsidRPr="00775DA8">
              <w:rPr>
                <w:rFonts w:cs="Arial"/>
                <w:sz w:val="22"/>
                <w:szCs w:val="22"/>
              </w:rPr>
              <w:t>______________, izvršni direktor</w:t>
            </w:r>
          </w:p>
          <w:p w14:paraId="7BC4733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3A857CEB" w14:textId="77777777" w:rsidR="00DF0959" w:rsidRPr="00775DA8" w:rsidRDefault="00DF0959" w:rsidP="00AC7699">
            <w:pPr>
              <w:rPr>
                <w:sz w:val="22"/>
                <w:szCs w:val="22"/>
              </w:rPr>
            </w:pPr>
            <w:r w:rsidRPr="00775DA8">
              <w:rPr>
                <w:sz w:val="22"/>
                <w:szCs w:val="22"/>
              </w:rPr>
              <w:t>e-pošta: info@dutb.eu</w:t>
            </w:r>
          </w:p>
          <w:p w14:paraId="2E161F29" w14:textId="77777777" w:rsidR="00DF0959" w:rsidRPr="00775DA8" w:rsidRDefault="00DF0959" w:rsidP="00AC7699">
            <w:pPr>
              <w:rPr>
                <w:sz w:val="22"/>
                <w:szCs w:val="22"/>
              </w:rPr>
            </w:pPr>
            <w:r w:rsidRPr="00775DA8">
              <w:rPr>
                <w:sz w:val="22"/>
                <w:szCs w:val="22"/>
              </w:rPr>
              <w:t>telefon: +386 820 542 35</w:t>
            </w:r>
          </w:p>
          <w:p w14:paraId="21B62EEE"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65331B6D"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74B022ED" w14:textId="77777777" w:rsidR="00DF0959" w:rsidRPr="00775DA8" w:rsidRDefault="00DF0959" w:rsidP="00AC7699">
            <w:pPr>
              <w:rPr>
                <w:sz w:val="22"/>
                <w:szCs w:val="22"/>
              </w:rPr>
            </w:pPr>
          </w:p>
        </w:tc>
      </w:tr>
      <w:tr w:rsidR="00DF0959" w:rsidRPr="00775DA8" w14:paraId="2B0843C6" w14:textId="77777777" w:rsidTr="00AC7699">
        <w:trPr>
          <w:trHeight w:val="330"/>
        </w:trPr>
        <w:tc>
          <w:tcPr>
            <w:tcW w:w="4539" w:type="dxa"/>
          </w:tcPr>
          <w:p w14:paraId="305F73A4" w14:textId="77777777" w:rsidR="00DF0959" w:rsidRPr="00775DA8" w:rsidRDefault="00DF0959" w:rsidP="00AC7699">
            <w:pPr>
              <w:rPr>
                <w:b/>
                <w:sz w:val="22"/>
                <w:szCs w:val="22"/>
              </w:rPr>
            </w:pPr>
            <w:r w:rsidRPr="00775DA8">
              <w:rPr>
                <w:b/>
                <w:sz w:val="22"/>
                <w:szCs w:val="22"/>
              </w:rPr>
              <w:t>in</w:t>
            </w:r>
          </w:p>
          <w:p w14:paraId="58E42668" w14:textId="77777777" w:rsidR="00DF0959" w:rsidRPr="00775DA8" w:rsidRDefault="00DF0959" w:rsidP="00AC7699">
            <w:pPr>
              <w:rPr>
                <w:b/>
                <w:sz w:val="22"/>
                <w:szCs w:val="22"/>
              </w:rPr>
            </w:pPr>
          </w:p>
          <w:p w14:paraId="43A236BA" w14:textId="77777777" w:rsidR="00DF0959" w:rsidRPr="00775DA8" w:rsidRDefault="00DF0959" w:rsidP="00AC7699">
            <w:pPr>
              <w:rPr>
                <w:b/>
                <w:sz w:val="22"/>
                <w:szCs w:val="22"/>
              </w:rPr>
            </w:pPr>
          </w:p>
        </w:tc>
        <w:tc>
          <w:tcPr>
            <w:tcW w:w="4448" w:type="dxa"/>
          </w:tcPr>
          <w:p w14:paraId="411A5A55" w14:textId="77777777" w:rsidR="00DF0959" w:rsidRPr="00775DA8" w:rsidRDefault="00DF0959" w:rsidP="00AC7699">
            <w:pPr>
              <w:rPr>
                <w:b/>
                <w:sz w:val="22"/>
                <w:szCs w:val="22"/>
              </w:rPr>
            </w:pPr>
          </w:p>
        </w:tc>
      </w:tr>
      <w:tr w:rsidR="00DF0959" w:rsidRPr="00775DA8" w14:paraId="5C21B9E3" w14:textId="77777777" w:rsidTr="00AC7699">
        <w:trPr>
          <w:trHeight w:val="315"/>
        </w:trPr>
        <w:tc>
          <w:tcPr>
            <w:tcW w:w="4539" w:type="dxa"/>
            <w:hideMark/>
          </w:tcPr>
          <w:p w14:paraId="771CD50C" w14:textId="77777777" w:rsidR="00DF0959" w:rsidRPr="00775DA8" w:rsidRDefault="002B2833" w:rsidP="002B2833">
            <w:pPr>
              <w:rPr>
                <w:b/>
                <w:sz w:val="22"/>
                <w:szCs w:val="22"/>
              </w:rPr>
            </w:pPr>
            <w:r>
              <w:rPr>
                <w:b/>
                <w:sz w:val="22"/>
                <w:szCs w:val="22"/>
              </w:rPr>
              <w:t>IZVAJALEC</w:t>
            </w:r>
          </w:p>
        </w:tc>
        <w:tc>
          <w:tcPr>
            <w:tcW w:w="4448" w:type="dxa"/>
          </w:tcPr>
          <w:p w14:paraId="28263090" w14:textId="77777777" w:rsidR="00DF0959" w:rsidRPr="00775DA8" w:rsidRDefault="00DF0959" w:rsidP="00AC7699">
            <w:pPr>
              <w:rPr>
                <w:b/>
                <w:sz w:val="22"/>
                <w:szCs w:val="22"/>
              </w:rPr>
            </w:pPr>
          </w:p>
        </w:tc>
      </w:tr>
      <w:tr w:rsidR="00DF0959" w:rsidRPr="00775DA8" w14:paraId="71C10488" w14:textId="77777777" w:rsidTr="00AC7699">
        <w:trPr>
          <w:trHeight w:val="2167"/>
        </w:trPr>
        <w:tc>
          <w:tcPr>
            <w:tcW w:w="4539" w:type="dxa"/>
          </w:tcPr>
          <w:p w14:paraId="14E50E70" w14:textId="77777777" w:rsidR="00DF0959" w:rsidRPr="00775DA8" w:rsidRDefault="00DF0959" w:rsidP="00AC7699">
            <w:pPr>
              <w:rPr>
                <w:sz w:val="22"/>
                <w:szCs w:val="22"/>
              </w:rPr>
            </w:pPr>
            <w:r w:rsidRPr="00775DA8">
              <w:rPr>
                <w:sz w:val="22"/>
                <w:szCs w:val="22"/>
              </w:rPr>
              <w:t>____________________________</w:t>
            </w:r>
          </w:p>
          <w:p w14:paraId="3267916A" w14:textId="77777777" w:rsidR="00DF0959" w:rsidRPr="00775DA8" w:rsidRDefault="00DF0959" w:rsidP="00AC7699">
            <w:pPr>
              <w:rPr>
                <w:sz w:val="22"/>
                <w:szCs w:val="22"/>
              </w:rPr>
            </w:pPr>
          </w:p>
          <w:p w14:paraId="4A426839" w14:textId="77777777" w:rsidR="00DF0959" w:rsidRPr="00775DA8" w:rsidRDefault="00DF0959" w:rsidP="00AC7699">
            <w:pPr>
              <w:rPr>
                <w:sz w:val="22"/>
                <w:szCs w:val="22"/>
              </w:rPr>
            </w:pPr>
            <w:r w:rsidRPr="00775DA8">
              <w:rPr>
                <w:sz w:val="22"/>
                <w:szCs w:val="22"/>
              </w:rPr>
              <w:t>matična številka:</w:t>
            </w:r>
          </w:p>
          <w:p w14:paraId="70A52EF1" w14:textId="77777777" w:rsidR="00DF0959" w:rsidRPr="00775DA8" w:rsidRDefault="00DF0959" w:rsidP="00AC7699">
            <w:pPr>
              <w:rPr>
                <w:sz w:val="22"/>
                <w:szCs w:val="22"/>
              </w:rPr>
            </w:pPr>
            <w:r w:rsidRPr="00775DA8">
              <w:rPr>
                <w:sz w:val="22"/>
                <w:szCs w:val="22"/>
              </w:rPr>
              <w:t>davčna številka:</w:t>
            </w:r>
          </w:p>
          <w:p w14:paraId="0C06C465" w14:textId="77777777" w:rsidR="00DF0959" w:rsidRPr="00775DA8" w:rsidRDefault="00DF0959" w:rsidP="00AC7699">
            <w:pPr>
              <w:rPr>
                <w:sz w:val="22"/>
                <w:szCs w:val="22"/>
              </w:rPr>
            </w:pPr>
          </w:p>
          <w:p w14:paraId="7AA91F72" w14:textId="77777777" w:rsidR="00DF0959" w:rsidRPr="00775DA8" w:rsidRDefault="00DF0959" w:rsidP="00AC7699">
            <w:pPr>
              <w:rPr>
                <w:sz w:val="22"/>
                <w:szCs w:val="22"/>
              </w:rPr>
            </w:pPr>
            <w:r w:rsidRPr="00775DA8">
              <w:rPr>
                <w:sz w:val="22"/>
                <w:szCs w:val="22"/>
              </w:rPr>
              <w:t>ki ga zastopa</w:t>
            </w:r>
          </w:p>
          <w:p w14:paraId="45284090" w14:textId="77777777" w:rsidR="00DF0959" w:rsidRPr="00775DA8" w:rsidRDefault="00DF0959" w:rsidP="00AC7699">
            <w:pPr>
              <w:rPr>
                <w:sz w:val="22"/>
                <w:szCs w:val="22"/>
              </w:rPr>
            </w:pPr>
            <w:r w:rsidRPr="00775DA8">
              <w:rPr>
                <w:sz w:val="22"/>
                <w:szCs w:val="22"/>
              </w:rPr>
              <w:t>____________________________</w:t>
            </w:r>
          </w:p>
          <w:p w14:paraId="3441C0BC" w14:textId="77777777" w:rsidR="00DF0959" w:rsidRPr="00775DA8" w:rsidRDefault="00DF0959" w:rsidP="00AC7699">
            <w:pPr>
              <w:rPr>
                <w:sz w:val="22"/>
                <w:szCs w:val="22"/>
              </w:rPr>
            </w:pPr>
          </w:p>
          <w:p w14:paraId="598BBFC4" w14:textId="777777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Pr="00775DA8">
              <w:rPr>
                <w:sz w:val="22"/>
                <w:szCs w:val="22"/>
              </w:rPr>
              <w:t>«,</w:t>
            </w:r>
          </w:p>
          <w:p w14:paraId="6148A961" w14:textId="77777777" w:rsidR="00DF0959" w:rsidRPr="00775DA8" w:rsidRDefault="00DF0959" w:rsidP="00AC7699">
            <w:pPr>
              <w:rPr>
                <w:sz w:val="22"/>
                <w:szCs w:val="22"/>
              </w:rPr>
            </w:pPr>
          </w:p>
          <w:p w14:paraId="3B96CCA6"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2335D10D" w14:textId="77777777" w:rsidR="00DF0959" w:rsidRPr="00775DA8" w:rsidRDefault="00DF0959" w:rsidP="00AC7699">
            <w:pPr>
              <w:rPr>
                <w:sz w:val="22"/>
                <w:szCs w:val="22"/>
              </w:rPr>
            </w:pPr>
            <w:r w:rsidRPr="00775DA8">
              <w:rPr>
                <w:sz w:val="22"/>
                <w:szCs w:val="22"/>
              </w:rPr>
              <w:t>e-pošta:</w:t>
            </w:r>
          </w:p>
          <w:p w14:paraId="62A1A3E8" w14:textId="77777777" w:rsidR="00DF0959" w:rsidRPr="00775DA8" w:rsidRDefault="00DF0959" w:rsidP="00AC7699">
            <w:pPr>
              <w:rPr>
                <w:sz w:val="22"/>
                <w:szCs w:val="22"/>
              </w:rPr>
            </w:pPr>
            <w:r w:rsidRPr="00775DA8">
              <w:rPr>
                <w:sz w:val="22"/>
                <w:szCs w:val="22"/>
              </w:rPr>
              <w:t>telefon:</w:t>
            </w:r>
          </w:p>
          <w:p w14:paraId="6E19E05B" w14:textId="77777777" w:rsidR="00DF0959" w:rsidRPr="00775DA8" w:rsidRDefault="00DF0959" w:rsidP="00AC7699">
            <w:pPr>
              <w:rPr>
                <w:b/>
                <w:sz w:val="22"/>
                <w:szCs w:val="22"/>
              </w:rPr>
            </w:pPr>
            <w:r w:rsidRPr="00775DA8">
              <w:rPr>
                <w:sz w:val="22"/>
                <w:szCs w:val="22"/>
              </w:rPr>
              <w:t>faks:</w:t>
            </w:r>
          </w:p>
        </w:tc>
      </w:tr>
    </w:tbl>
    <w:p w14:paraId="14D7D0D1" w14:textId="77777777" w:rsidR="002547DF" w:rsidRPr="002F00E8" w:rsidRDefault="001D7463" w:rsidP="002547DF">
      <w:pPr>
        <w:widowControl/>
        <w:spacing w:line="259" w:lineRule="auto"/>
        <w:jc w:val="left"/>
        <w:rPr>
          <w:rFonts w:eastAsia="Calibri" w:cs="Times New Roman"/>
          <w:b/>
          <w:sz w:val="22"/>
          <w:szCs w:val="22"/>
        </w:rPr>
      </w:pPr>
      <w:r>
        <w:rPr>
          <w:b/>
          <w:sz w:val="22"/>
          <w:szCs w:val="22"/>
        </w:rPr>
        <w:br w:type="page"/>
      </w:r>
      <w:r w:rsidR="002547DF" w:rsidRPr="002F00E8">
        <w:rPr>
          <w:rFonts w:eastAsia="Calibri" w:cs="Times New Roman"/>
          <w:b/>
          <w:sz w:val="22"/>
          <w:szCs w:val="22"/>
        </w:rPr>
        <w:lastRenderedPageBreak/>
        <w:t>I. UVODNE UGOTOVITVE</w:t>
      </w:r>
    </w:p>
    <w:p w14:paraId="36729BB2"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 člen</w:t>
      </w:r>
    </w:p>
    <w:p w14:paraId="65CBD739" w14:textId="77777777" w:rsidR="002547DF" w:rsidRPr="002F00E8" w:rsidRDefault="002547DF" w:rsidP="002547DF">
      <w:pPr>
        <w:widowControl/>
        <w:spacing w:after="0"/>
        <w:jc w:val="center"/>
        <w:rPr>
          <w:rFonts w:eastAsia="Calibri" w:cs="Times New Roman"/>
          <w:b/>
          <w:sz w:val="22"/>
          <w:szCs w:val="22"/>
        </w:rPr>
      </w:pPr>
    </w:p>
    <w:p w14:paraId="580CA48F" w14:textId="77777777" w:rsidR="002547DF" w:rsidRPr="002F00E8" w:rsidRDefault="002547DF" w:rsidP="002547DF">
      <w:pPr>
        <w:spacing w:after="0"/>
        <w:rPr>
          <w:rFonts w:eastAsia="Calibri" w:cs="Arial"/>
          <w:sz w:val="22"/>
          <w:szCs w:val="22"/>
        </w:rPr>
      </w:pPr>
      <w:r w:rsidRPr="002F00E8">
        <w:rPr>
          <w:rFonts w:eastAsia="Calibri" w:cs="Arial"/>
          <w:sz w:val="22"/>
          <w:szCs w:val="22"/>
        </w:rPr>
        <w:t xml:space="preserve">Pogodbeni stranki uvodoma kot nesporno ugotavljata: </w:t>
      </w:r>
    </w:p>
    <w:p w14:paraId="7811EFA4" w14:textId="77777777" w:rsidR="002547DF" w:rsidRPr="002F00E8" w:rsidRDefault="002547DF" w:rsidP="002547DF">
      <w:pPr>
        <w:pStyle w:val="ListParagraph"/>
        <w:numPr>
          <w:ilvl w:val="0"/>
          <w:numId w:val="14"/>
        </w:numPr>
        <w:spacing w:after="0"/>
        <w:contextualSpacing w:val="0"/>
        <w:rPr>
          <w:sz w:val="22"/>
          <w:szCs w:val="22"/>
        </w:rPr>
      </w:pPr>
      <w:r w:rsidRPr="002F00E8">
        <w:rPr>
          <w:rFonts w:eastAsia="Lucida Sans Unicode" w:cs="Arial"/>
          <w:bCs/>
          <w:sz w:val="22"/>
          <w:szCs w:val="22"/>
        </w:rPr>
        <w:t>da je bil izvajalec na</w:t>
      </w:r>
      <w:r w:rsidRPr="002F00E8">
        <w:rPr>
          <w:sz w:val="22"/>
          <w:szCs w:val="22"/>
        </w:rPr>
        <w:t xml:space="preserve"> osnovi javnega razpisa za oddajo javnega naročila, objavljenega na portalu javnih naročil št. </w:t>
      </w:r>
      <w:r>
        <w:rPr>
          <w:sz w:val="22"/>
          <w:szCs w:val="22"/>
        </w:rPr>
        <w:t>___________</w:t>
      </w:r>
      <w:r w:rsidRPr="002F00E8">
        <w:rPr>
          <w:sz w:val="22"/>
          <w:szCs w:val="22"/>
        </w:rPr>
        <w:t xml:space="preserve"> za predmet »Zavarovanje premoženja v lasti DUTB« (v nadaljevanju: predmet pogodbe) izbran kot najugodnejši ponudnik</w:t>
      </w:r>
      <w:r w:rsidRPr="002F00E8">
        <w:rPr>
          <w:rFonts w:eastAsia="Lucida Sans Unicode" w:cs="Arial"/>
          <w:bCs/>
          <w:sz w:val="22"/>
          <w:szCs w:val="22"/>
        </w:rPr>
        <w:t>;</w:t>
      </w:r>
    </w:p>
    <w:p w14:paraId="632363C8" w14:textId="77777777" w:rsidR="002547DF" w:rsidRPr="002F00E8" w:rsidRDefault="002547DF" w:rsidP="002547DF">
      <w:pPr>
        <w:widowControl/>
        <w:numPr>
          <w:ilvl w:val="0"/>
          <w:numId w:val="26"/>
        </w:numPr>
        <w:spacing w:after="0"/>
        <w:contextualSpacing/>
        <w:rPr>
          <w:rFonts w:eastAsia="Calibri" w:cs="Times New Roman"/>
          <w:sz w:val="22"/>
          <w:szCs w:val="22"/>
        </w:rPr>
      </w:pPr>
      <w:r w:rsidRPr="002F00E8">
        <w:rPr>
          <w:sz w:val="22"/>
          <w:szCs w:val="22"/>
        </w:rPr>
        <w:t xml:space="preserve">da se ta pogodba sklepa z namenom natančnejše določitve pravic in obveznosti pogodbenih strank ter </w:t>
      </w:r>
      <w:r w:rsidRPr="002F00E8">
        <w:rPr>
          <w:rFonts w:eastAsia="Calibri" w:cs="Times New Roman"/>
          <w:sz w:val="22"/>
          <w:szCs w:val="22"/>
        </w:rPr>
        <w:t>način sklepanja zavarovanja premoženja družbe DUTB;</w:t>
      </w:r>
    </w:p>
    <w:p w14:paraId="5FB7DD93" w14:textId="77777777" w:rsidR="002547DF" w:rsidRPr="002F00E8" w:rsidRDefault="002547DF" w:rsidP="002547DF">
      <w:pPr>
        <w:widowControl/>
        <w:numPr>
          <w:ilvl w:val="0"/>
          <w:numId w:val="26"/>
        </w:numPr>
        <w:spacing w:after="0"/>
        <w:rPr>
          <w:sz w:val="22"/>
          <w:szCs w:val="22"/>
        </w:rPr>
      </w:pPr>
      <w:r w:rsidRPr="002F00E8">
        <w:rPr>
          <w:sz w:val="22"/>
          <w:szCs w:val="22"/>
        </w:rPr>
        <w:t>da sta razpisna dokumentacija in ponudbena dokumentacija kot prilogi sestavni del te pogodbe.</w:t>
      </w:r>
    </w:p>
    <w:p w14:paraId="2BBC3C27" w14:textId="77777777" w:rsidR="002547DF" w:rsidRPr="002F00E8" w:rsidRDefault="002547DF" w:rsidP="002547DF">
      <w:pPr>
        <w:widowControl/>
        <w:spacing w:after="0"/>
        <w:ind w:left="714"/>
        <w:rPr>
          <w:rFonts w:eastAsia="Calibri" w:cs="Times New Roman"/>
          <w:sz w:val="22"/>
          <w:szCs w:val="22"/>
        </w:rPr>
      </w:pPr>
    </w:p>
    <w:p w14:paraId="6F5C5F49" w14:textId="77777777" w:rsidR="002547DF" w:rsidRPr="002F00E8" w:rsidRDefault="002547DF" w:rsidP="002547DF">
      <w:pPr>
        <w:widowControl/>
        <w:spacing w:after="0"/>
        <w:jc w:val="center"/>
        <w:rPr>
          <w:rFonts w:eastAsia="Calibri" w:cs="Times New Roman"/>
          <w:b/>
          <w:sz w:val="22"/>
          <w:szCs w:val="22"/>
        </w:rPr>
      </w:pPr>
      <w:r w:rsidRPr="000361F0">
        <w:rPr>
          <w:rFonts w:eastAsia="Calibri" w:cs="Times New Roman"/>
          <w:b/>
          <w:sz w:val="22"/>
          <w:szCs w:val="22"/>
        </w:rPr>
        <w:t>II. PREDMET POGODBE</w:t>
      </w:r>
    </w:p>
    <w:p w14:paraId="45C0596C"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2. člen</w:t>
      </w:r>
    </w:p>
    <w:p w14:paraId="7F335F45" w14:textId="77777777" w:rsidR="002547DF" w:rsidRPr="002F00E8" w:rsidRDefault="002547DF" w:rsidP="002547DF">
      <w:pPr>
        <w:widowControl/>
        <w:spacing w:after="0"/>
        <w:rPr>
          <w:rFonts w:eastAsia="Calibri" w:cs="Times New Roman"/>
          <w:sz w:val="22"/>
          <w:szCs w:val="22"/>
        </w:rPr>
      </w:pPr>
    </w:p>
    <w:p w14:paraId="70DACE81"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Predmet tega okvirnega sporazuma je zavarovanje premoženja v lasti DUTB po principu »</w:t>
      </w:r>
      <w:proofErr w:type="spellStart"/>
      <w:r w:rsidRPr="002F00E8">
        <w:rPr>
          <w:rFonts w:eastAsia="Calibri" w:cs="Times New Roman"/>
          <w:sz w:val="22"/>
          <w:szCs w:val="22"/>
        </w:rPr>
        <w:t>all</w:t>
      </w:r>
      <w:proofErr w:type="spellEnd"/>
      <w:r w:rsidRPr="002F00E8">
        <w:rPr>
          <w:rFonts w:eastAsia="Calibri" w:cs="Times New Roman"/>
          <w:sz w:val="22"/>
          <w:szCs w:val="22"/>
        </w:rPr>
        <w:t xml:space="preserve"> </w:t>
      </w:r>
      <w:proofErr w:type="spellStart"/>
      <w:r w:rsidRPr="002F00E8">
        <w:rPr>
          <w:rFonts w:eastAsia="Calibri" w:cs="Times New Roman"/>
          <w:sz w:val="22"/>
          <w:szCs w:val="22"/>
        </w:rPr>
        <w:t>risk</w:t>
      </w:r>
      <w:proofErr w:type="spellEnd"/>
      <w:r w:rsidRPr="002F00E8">
        <w:rPr>
          <w:rFonts w:eastAsia="Calibri" w:cs="Times New Roman"/>
          <w:sz w:val="22"/>
          <w:szCs w:val="22"/>
        </w:rPr>
        <w:t>«.</w:t>
      </w:r>
    </w:p>
    <w:p w14:paraId="15310F32" w14:textId="77777777" w:rsidR="002547DF" w:rsidRPr="002F00E8" w:rsidRDefault="002547DF" w:rsidP="002547DF">
      <w:pPr>
        <w:widowControl/>
        <w:spacing w:after="0"/>
        <w:rPr>
          <w:rFonts w:eastAsia="Calibri" w:cs="Times New Roman"/>
          <w:sz w:val="22"/>
          <w:szCs w:val="22"/>
        </w:rPr>
      </w:pPr>
    </w:p>
    <w:p w14:paraId="1620AD0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Zavarovanje po principu »</w:t>
      </w:r>
      <w:proofErr w:type="spellStart"/>
      <w:r w:rsidRPr="002F00E8">
        <w:rPr>
          <w:rFonts w:eastAsia="Calibri" w:cs="Times New Roman"/>
          <w:sz w:val="22"/>
          <w:szCs w:val="22"/>
        </w:rPr>
        <w:t>all</w:t>
      </w:r>
      <w:proofErr w:type="spellEnd"/>
      <w:r w:rsidRPr="002F00E8">
        <w:rPr>
          <w:rFonts w:eastAsia="Calibri" w:cs="Times New Roman"/>
          <w:sz w:val="22"/>
          <w:szCs w:val="22"/>
        </w:rPr>
        <w:t xml:space="preserve"> </w:t>
      </w:r>
      <w:proofErr w:type="spellStart"/>
      <w:r w:rsidRPr="002F00E8">
        <w:rPr>
          <w:rFonts w:eastAsia="Calibri" w:cs="Times New Roman"/>
          <w:sz w:val="22"/>
          <w:szCs w:val="22"/>
        </w:rPr>
        <w:t>risk</w:t>
      </w:r>
      <w:proofErr w:type="spellEnd"/>
      <w:r w:rsidRPr="002F00E8">
        <w:rPr>
          <w:rFonts w:eastAsia="Calibri" w:cs="Times New Roman"/>
          <w:sz w:val="22"/>
          <w:szCs w:val="22"/>
        </w:rPr>
        <w:t>« krije uničenje, poškodovanje ali izginitev zavarovane stvari zaradi neposrednega delovanja zavarovane nevarnosti v obsegu in na način, ki je določen za naslednje nevarnosti:</w:t>
      </w:r>
    </w:p>
    <w:p w14:paraId="7E9AEAC3" w14:textId="77777777" w:rsidR="002547DF" w:rsidRPr="002F00E8" w:rsidRDefault="002547DF" w:rsidP="002547DF">
      <w:pPr>
        <w:spacing w:after="0"/>
        <w:rPr>
          <w:sz w:val="22"/>
          <w:szCs w:val="22"/>
        </w:rPr>
      </w:pPr>
      <w:r w:rsidRPr="002F00E8">
        <w:rPr>
          <w:sz w:val="22"/>
          <w:szCs w:val="22"/>
        </w:rPr>
        <w:t>a)</w:t>
      </w:r>
      <w:r w:rsidRPr="002F00E8">
        <w:rPr>
          <w:sz w:val="22"/>
          <w:szCs w:val="22"/>
        </w:rPr>
        <w:tab/>
        <w:t>Požar ( FLEXA) - požar, strela, eksplozija, padec plovila;</w:t>
      </w:r>
    </w:p>
    <w:p w14:paraId="182D3966" w14:textId="77777777" w:rsidR="002547DF" w:rsidRPr="002F00E8" w:rsidRDefault="002547DF" w:rsidP="002547DF">
      <w:pPr>
        <w:spacing w:after="0"/>
        <w:rPr>
          <w:sz w:val="22"/>
          <w:szCs w:val="22"/>
        </w:rPr>
      </w:pPr>
      <w:r w:rsidRPr="002F00E8">
        <w:rPr>
          <w:sz w:val="22"/>
          <w:szCs w:val="22"/>
        </w:rPr>
        <w:t>b)</w:t>
      </w:r>
      <w:r w:rsidRPr="002F00E8">
        <w:rPr>
          <w:sz w:val="22"/>
          <w:szCs w:val="22"/>
        </w:rPr>
        <w:tab/>
        <w:t>Indirektni udar strele - so prenapetosti in indukcije zaradi udara strele na celotni svetlobni in električni napeljavi, vključno s transformatorji, električnimi števci, drugimi napravami, ki služijo nadaljnji napeljavi in pretvarjanju električnega toka, dvigalih, hidroforjih in ostali mehanski opremi;</w:t>
      </w:r>
    </w:p>
    <w:p w14:paraId="19FFA997" w14:textId="77777777" w:rsidR="002547DF" w:rsidRPr="002F00E8" w:rsidRDefault="002547DF" w:rsidP="002547DF">
      <w:pPr>
        <w:spacing w:after="0"/>
        <w:rPr>
          <w:sz w:val="22"/>
          <w:szCs w:val="22"/>
        </w:rPr>
      </w:pPr>
      <w:r w:rsidRPr="002F00E8">
        <w:rPr>
          <w:sz w:val="22"/>
          <w:szCs w:val="22"/>
        </w:rPr>
        <w:t>c)</w:t>
      </w:r>
      <w:r w:rsidRPr="002F00E8">
        <w:rPr>
          <w:sz w:val="22"/>
          <w:szCs w:val="22"/>
        </w:rPr>
        <w:tab/>
        <w:t>Notranji nemiri so škode zaradi nasilnih dejanj v neposredni povezavi z notranjimi nemiri;</w:t>
      </w:r>
    </w:p>
    <w:p w14:paraId="0019CDCA" w14:textId="77777777" w:rsidR="002547DF" w:rsidRPr="002F00E8" w:rsidRDefault="002547DF" w:rsidP="002547DF">
      <w:pPr>
        <w:spacing w:after="0"/>
        <w:rPr>
          <w:sz w:val="22"/>
          <w:szCs w:val="22"/>
        </w:rPr>
      </w:pPr>
      <w:r w:rsidRPr="002F00E8">
        <w:rPr>
          <w:sz w:val="22"/>
          <w:szCs w:val="22"/>
        </w:rPr>
        <w:t>d)</w:t>
      </w:r>
      <w:r w:rsidRPr="002F00E8">
        <w:rPr>
          <w:sz w:val="22"/>
          <w:szCs w:val="22"/>
        </w:rPr>
        <w:tab/>
        <w:t>Namerno poškodovanje krije ostalo neposredno namerno poškodovanje ali uničenje zavarovanih stvari;</w:t>
      </w:r>
    </w:p>
    <w:p w14:paraId="78F8803E" w14:textId="77777777" w:rsidR="002547DF" w:rsidRPr="002F00E8" w:rsidRDefault="002547DF" w:rsidP="002547DF">
      <w:pPr>
        <w:spacing w:after="0"/>
        <w:rPr>
          <w:sz w:val="22"/>
          <w:szCs w:val="22"/>
        </w:rPr>
      </w:pPr>
      <w:r w:rsidRPr="002F00E8">
        <w:rPr>
          <w:sz w:val="22"/>
          <w:szCs w:val="22"/>
        </w:rPr>
        <w:t>e)</w:t>
      </w:r>
      <w:r w:rsidRPr="002F00E8">
        <w:rPr>
          <w:sz w:val="22"/>
          <w:szCs w:val="22"/>
        </w:rPr>
        <w:tab/>
        <w:t>Udarec vozila je vsako neposredno uničenje ali poškodovanje zavarovane stvari s strani železniških ali lastnega ali tujega motornega vozila;</w:t>
      </w:r>
    </w:p>
    <w:p w14:paraId="705CBDC3" w14:textId="77777777" w:rsidR="002547DF" w:rsidRPr="002F00E8" w:rsidRDefault="002547DF" w:rsidP="002547DF">
      <w:pPr>
        <w:spacing w:after="0"/>
        <w:rPr>
          <w:sz w:val="22"/>
          <w:szCs w:val="22"/>
        </w:rPr>
      </w:pPr>
      <w:r w:rsidRPr="002F00E8">
        <w:rPr>
          <w:sz w:val="22"/>
          <w:szCs w:val="22"/>
        </w:rPr>
        <w:t>f)</w:t>
      </w:r>
      <w:r w:rsidRPr="002F00E8">
        <w:rPr>
          <w:sz w:val="22"/>
          <w:szCs w:val="22"/>
        </w:rPr>
        <w:tab/>
        <w:t>Škoda zaradi dima je neposredno uničenje ali poškodovanje zavarovanih stvari zaradi dima, ki nenadoma proti predpisom uhaja iz kurišč, ogrevalnih, kuhalnih, sušilnih ali drugih grelnih naprav, ki se nahajajo na zavarovanem zemljišču;</w:t>
      </w:r>
    </w:p>
    <w:p w14:paraId="30E8D767" w14:textId="77777777" w:rsidR="002547DF" w:rsidRPr="002F00E8" w:rsidRDefault="002547DF" w:rsidP="002547DF">
      <w:pPr>
        <w:spacing w:after="0"/>
        <w:rPr>
          <w:sz w:val="22"/>
          <w:szCs w:val="22"/>
        </w:rPr>
      </w:pPr>
      <w:r w:rsidRPr="002F00E8">
        <w:rPr>
          <w:sz w:val="22"/>
          <w:szCs w:val="22"/>
        </w:rPr>
        <w:t>g)</w:t>
      </w:r>
      <w:r w:rsidRPr="002F00E8">
        <w:rPr>
          <w:sz w:val="22"/>
          <w:szCs w:val="22"/>
        </w:rPr>
        <w:tab/>
        <w:t>Nadzvočni udarni val je škoda, ki jo povzroči zračno plovilo, ki je prebilo zvočno steno, in ta udarni val deluje neposredno na zavarovane stvari;</w:t>
      </w:r>
    </w:p>
    <w:p w14:paraId="6F9C641B" w14:textId="090A2DF6" w:rsidR="002547DF" w:rsidRPr="002F00E8" w:rsidRDefault="002547DF" w:rsidP="002547DF">
      <w:pPr>
        <w:spacing w:after="0"/>
        <w:rPr>
          <w:sz w:val="22"/>
          <w:szCs w:val="22"/>
        </w:rPr>
      </w:pPr>
      <w:r w:rsidRPr="002F00E8">
        <w:rPr>
          <w:sz w:val="22"/>
          <w:szCs w:val="22"/>
        </w:rPr>
        <w:t>h)</w:t>
      </w:r>
      <w:r w:rsidRPr="002F00E8">
        <w:rPr>
          <w:sz w:val="22"/>
          <w:szCs w:val="22"/>
        </w:rPr>
        <w:tab/>
        <w:t xml:space="preserve">Izliv vode je škoda, ki nastane zaradi delovanja vode iz cevi ali naprav, tudi </w:t>
      </w:r>
      <w:proofErr w:type="spellStart"/>
      <w:r w:rsidRPr="002F00E8">
        <w:rPr>
          <w:sz w:val="22"/>
          <w:szCs w:val="22"/>
        </w:rPr>
        <w:t>špringler</w:t>
      </w:r>
      <w:proofErr w:type="spellEnd"/>
      <w:r w:rsidRPr="002F00E8">
        <w:rPr>
          <w:sz w:val="22"/>
          <w:szCs w:val="22"/>
        </w:rPr>
        <w:t xml:space="preserve"> sistemov, ki so stalno priključene na cevovodno omrežje, zaradi loma, počenja, </w:t>
      </w:r>
      <w:proofErr w:type="spellStart"/>
      <w:r w:rsidRPr="002F00E8">
        <w:rPr>
          <w:sz w:val="22"/>
          <w:szCs w:val="22"/>
        </w:rPr>
        <w:t>prerjavitve</w:t>
      </w:r>
      <w:proofErr w:type="spellEnd"/>
      <w:r w:rsidRPr="002F00E8">
        <w:rPr>
          <w:sz w:val="22"/>
          <w:szCs w:val="22"/>
        </w:rPr>
        <w:t xml:space="preserve">, zgnitja, zatajitve varnostnega mehanizma, </w:t>
      </w:r>
      <w:proofErr w:type="spellStart"/>
      <w:r w:rsidRPr="002F00E8">
        <w:rPr>
          <w:sz w:val="22"/>
          <w:szCs w:val="22"/>
        </w:rPr>
        <w:t>tesnenja</w:t>
      </w:r>
      <w:proofErr w:type="spellEnd"/>
      <w:r w:rsidRPr="002F00E8">
        <w:rPr>
          <w:sz w:val="22"/>
          <w:szCs w:val="22"/>
        </w:rPr>
        <w:t xml:space="preserve">, zmrzali ter zamašitev cevi oziroma naprav. Te cevi so lahko v objektu ali izven objekta na zavarovanem zemljišču. V kritju so zajeti tudi stroški iskanja napake na ceveh, stroški </w:t>
      </w:r>
      <w:proofErr w:type="spellStart"/>
      <w:r w:rsidRPr="002F00E8">
        <w:rPr>
          <w:sz w:val="22"/>
          <w:szCs w:val="22"/>
        </w:rPr>
        <w:t>odtaljevanja</w:t>
      </w:r>
      <w:proofErr w:type="spellEnd"/>
      <w:r w:rsidRPr="002F00E8">
        <w:rPr>
          <w:sz w:val="22"/>
          <w:szCs w:val="22"/>
        </w:rPr>
        <w:t xml:space="preserve"> ter strošek </w:t>
      </w:r>
      <w:r w:rsidRPr="002F00E8">
        <w:rPr>
          <w:sz w:val="22"/>
          <w:szCs w:val="22"/>
        </w:rPr>
        <w:lastRenderedPageBreak/>
        <w:t>odprave zamašitve. Vključen je tudi strošek menjave same cevi do 10 tekočih metrov</w:t>
      </w:r>
      <w:r w:rsidR="004D4CB6">
        <w:rPr>
          <w:sz w:val="22"/>
          <w:szCs w:val="22"/>
        </w:rPr>
        <w:t xml:space="preserve"> in zemeljskih del za menjavo cevi;</w:t>
      </w:r>
    </w:p>
    <w:p w14:paraId="5DB949E8" w14:textId="77777777" w:rsidR="002547DF" w:rsidRPr="002F00E8" w:rsidRDefault="002547DF" w:rsidP="002547DF">
      <w:pPr>
        <w:spacing w:after="0"/>
        <w:rPr>
          <w:sz w:val="22"/>
          <w:szCs w:val="22"/>
        </w:rPr>
      </w:pPr>
      <w:r w:rsidRPr="002F00E8">
        <w:rPr>
          <w:sz w:val="22"/>
          <w:szCs w:val="22"/>
        </w:rPr>
        <w:t>i)</w:t>
      </w:r>
      <w:r w:rsidRPr="002F00E8">
        <w:rPr>
          <w:sz w:val="22"/>
          <w:szCs w:val="22"/>
        </w:rPr>
        <w:tab/>
        <w:t>Vihar vključno s točo;</w:t>
      </w:r>
    </w:p>
    <w:p w14:paraId="28552AEA" w14:textId="77777777" w:rsidR="002547DF" w:rsidRPr="002F00E8" w:rsidRDefault="002547DF" w:rsidP="002547DF">
      <w:pPr>
        <w:spacing w:after="0"/>
        <w:rPr>
          <w:sz w:val="22"/>
          <w:szCs w:val="22"/>
        </w:rPr>
      </w:pPr>
      <w:r w:rsidRPr="002F00E8">
        <w:rPr>
          <w:sz w:val="22"/>
          <w:szCs w:val="22"/>
        </w:rPr>
        <w:t>j)</w:t>
      </w:r>
      <w:r w:rsidRPr="002F00E8">
        <w:rPr>
          <w:sz w:val="22"/>
          <w:szCs w:val="22"/>
        </w:rPr>
        <w:tab/>
        <w:t>Teža snega - zavarovana je škoda, ki je posledica neposrednega delovanja teže snega ali ledu v obdobju 48 ur na območju, kjer se nahaja zavarovani objekt;</w:t>
      </w:r>
    </w:p>
    <w:p w14:paraId="665C207B" w14:textId="77777777" w:rsidR="002547DF" w:rsidRPr="002F00E8" w:rsidRDefault="002547DF" w:rsidP="002547DF">
      <w:pPr>
        <w:spacing w:after="0"/>
        <w:rPr>
          <w:sz w:val="22"/>
          <w:szCs w:val="22"/>
        </w:rPr>
      </w:pPr>
      <w:r w:rsidRPr="002F00E8">
        <w:rPr>
          <w:sz w:val="22"/>
          <w:szCs w:val="22"/>
        </w:rPr>
        <w:t>k)</w:t>
      </w:r>
      <w:r w:rsidRPr="002F00E8">
        <w:rPr>
          <w:sz w:val="22"/>
          <w:szCs w:val="22"/>
        </w:rPr>
        <w:tab/>
        <w:t>Utrgano zemljišče je naravno pogojeno odstopanje sloja kamnin na zemljišču;</w:t>
      </w:r>
    </w:p>
    <w:p w14:paraId="775707D7" w14:textId="77777777" w:rsidR="002547DF" w:rsidRPr="002F00E8" w:rsidRDefault="002547DF" w:rsidP="002547DF">
      <w:pPr>
        <w:spacing w:after="0"/>
        <w:rPr>
          <w:sz w:val="22"/>
          <w:szCs w:val="22"/>
        </w:rPr>
      </w:pPr>
      <w:r w:rsidRPr="002F00E8">
        <w:rPr>
          <w:sz w:val="22"/>
          <w:szCs w:val="22"/>
        </w:rPr>
        <w:t>l)</w:t>
      </w:r>
      <w:r w:rsidRPr="002F00E8">
        <w:rPr>
          <w:sz w:val="22"/>
          <w:szCs w:val="22"/>
        </w:rPr>
        <w:tab/>
        <w:t>Zemeljski plaz je drsenje zemeljskih mas ali sloja kamnin na drseči podlagi pod površjem;</w:t>
      </w:r>
    </w:p>
    <w:p w14:paraId="60D4B84B" w14:textId="77777777" w:rsidR="002547DF" w:rsidRPr="002F00E8" w:rsidRDefault="002547DF" w:rsidP="002547DF">
      <w:pPr>
        <w:spacing w:after="0"/>
        <w:rPr>
          <w:sz w:val="22"/>
          <w:szCs w:val="22"/>
        </w:rPr>
      </w:pPr>
      <w:r w:rsidRPr="002F00E8">
        <w:rPr>
          <w:sz w:val="22"/>
          <w:szCs w:val="22"/>
        </w:rPr>
        <w:t>m)</w:t>
      </w:r>
      <w:r w:rsidRPr="002F00E8">
        <w:rPr>
          <w:sz w:val="22"/>
          <w:szCs w:val="22"/>
        </w:rPr>
        <w:tab/>
        <w:t>Meteorne vode so vode , ki so posledica velikih količin padavin ali taljenja snega, ki jih sistem za odvod deževnice ni sposoben odvajati normalno oz. če odtočne cevi ali žlebove zamaši toča ali stvari, ki jih je naneslo neurje;</w:t>
      </w:r>
    </w:p>
    <w:p w14:paraId="5BAEF261" w14:textId="44641EF3" w:rsidR="002547DF" w:rsidRPr="002F00E8" w:rsidRDefault="002547DF" w:rsidP="002547DF">
      <w:pPr>
        <w:spacing w:after="0"/>
        <w:rPr>
          <w:sz w:val="22"/>
          <w:szCs w:val="22"/>
        </w:rPr>
      </w:pPr>
      <w:r w:rsidRPr="002F00E8">
        <w:rPr>
          <w:sz w:val="22"/>
          <w:szCs w:val="22"/>
        </w:rPr>
        <w:t>n)</w:t>
      </w:r>
      <w:r w:rsidRPr="002F00E8">
        <w:rPr>
          <w:sz w:val="22"/>
          <w:szCs w:val="22"/>
        </w:rPr>
        <w:tab/>
        <w:t xml:space="preserve">Poplava je, če stalne vode (reka, jezera, morja) po naključju poplavijo zemljišče, na katerem so zavarovane stvari, ker so prestopile bregove, predrle nasipe, porušile jezove ali se razlile zaradi izredno visoke plime, valov ali zaradi izrednega pritoka vode </w:t>
      </w:r>
      <w:proofErr w:type="spellStart"/>
      <w:r w:rsidRPr="002F00E8">
        <w:rPr>
          <w:sz w:val="22"/>
          <w:szCs w:val="22"/>
        </w:rPr>
        <w:t>iż</w:t>
      </w:r>
      <w:proofErr w:type="spellEnd"/>
      <w:r w:rsidRPr="002F00E8">
        <w:rPr>
          <w:sz w:val="22"/>
          <w:szCs w:val="22"/>
        </w:rPr>
        <w:t xml:space="preserve"> umetnih jezer. Poplava je tudi </w:t>
      </w:r>
      <w:r w:rsidR="004D4CB6" w:rsidRPr="002F00E8">
        <w:rPr>
          <w:sz w:val="22"/>
          <w:szCs w:val="22"/>
        </w:rPr>
        <w:t>poplavljanje</w:t>
      </w:r>
      <w:r w:rsidRPr="002F00E8">
        <w:rPr>
          <w:sz w:val="22"/>
          <w:szCs w:val="22"/>
        </w:rPr>
        <w:t xml:space="preserve"> voda zaradi utrganega oblaka, kakor tudi naključno </w:t>
      </w:r>
      <w:r w:rsidR="004D4CB6" w:rsidRPr="002F00E8">
        <w:rPr>
          <w:sz w:val="22"/>
          <w:szCs w:val="22"/>
        </w:rPr>
        <w:t>poplavljanje</w:t>
      </w:r>
      <w:r w:rsidRPr="002F00E8">
        <w:rPr>
          <w:sz w:val="22"/>
          <w:szCs w:val="22"/>
        </w:rPr>
        <w:t xml:space="preserve"> voda, ki zaradi izredno močnih padavin derejo po pobočjih, cestah in poteh (hudourniki). Za poplavo se šteje tudi talna voda, če je nastala zaradi </w:t>
      </w:r>
      <w:r w:rsidR="004D4CB6" w:rsidRPr="002F00E8">
        <w:rPr>
          <w:sz w:val="22"/>
          <w:szCs w:val="22"/>
        </w:rPr>
        <w:t>poplavljanja</w:t>
      </w:r>
      <w:r w:rsidRPr="002F00E8">
        <w:rPr>
          <w:sz w:val="22"/>
          <w:szCs w:val="22"/>
        </w:rPr>
        <w:t xml:space="preserve"> zemljišča v neposredni bližini zavarovanih stvari;</w:t>
      </w:r>
    </w:p>
    <w:p w14:paraId="61956AF9" w14:textId="7EBDD575" w:rsidR="002547DF" w:rsidRPr="002F00E8" w:rsidRDefault="002547DF" w:rsidP="002547DF">
      <w:pPr>
        <w:spacing w:after="0"/>
        <w:rPr>
          <w:sz w:val="22"/>
          <w:szCs w:val="22"/>
        </w:rPr>
      </w:pPr>
      <w:r w:rsidRPr="002F00E8">
        <w:rPr>
          <w:sz w:val="22"/>
          <w:szCs w:val="22"/>
        </w:rPr>
        <w:t>o)</w:t>
      </w:r>
      <w:r w:rsidRPr="002F00E8">
        <w:rPr>
          <w:sz w:val="22"/>
          <w:szCs w:val="22"/>
        </w:rPr>
        <w:tab/>
        <w:t>Potres je naravno pogojeno tresenje tal, ki jih povzročijo geofizikalni procesi v notranjosti zemlje</w:t>
      </w:r>
      <w:r>
        <w:rPr>
          <w:sz w:val="22"/>
          <w:szCs w:val="22"/>
        </w:rPr>
        <w:t xml:space="preserve"> – v obdobju 72 ur na območju, kjer se nahaja zavarovani objekt</w:t>
      </w:r>
      <w:r w:rsidRPr="002F00E8">
        <w:rPr>
          <w:sz w:val="22"/>
          <w:szCs w:val="22"/>
        </w:rPr>
        <w:t>;</w:t>
      </w:r>
      <w:r w:rsidR="004D4CB6">
        <w:rPr>
          <w:sz w:val="22"/>
          <w:szCs w:val="22"/>
        </w:rPr>
        <w:t xml:space="preserve"> Minimalna intenziteta potresa ni določena;</w:t>
      </w:r>
    </w:p>
    <w:p w14:paraId="3C35B656" w14:textId="77777777" w:rsidR="002547DF" w:rsidRPr="002F00E8" w:rsidRDefault="002547DF" w:rsidP="002547DF">
      <w:pPr>
        <w:spacing w:after="0"/>
        <w:rPr>
          <w:sz w:val="22"/>
          <w:szCs w:val="22"/>
        </w:rPr>
      </w:pPr>
      <w:r w:rsidRPr="002F00E8">
        <w:rPr>
          <w:sz w:val="22"/>
          <w:szCs w:val="22"/>
        </w:rPr>
        <w:t>p)</w:t>
      </w:r>
      <w:r w:rsidRPr="002F00E8">
        <w:rPr>
          <w:sz w:val="22"/>
          <w:szCs w:val="22"/>
        </w:rPr>
        <w:tab/>
        <w:t>Lom stekla krije vsako razbitje vseh vrst stekla, steklenih vrat (avtomatsko in mehansko odpiranje), steklenih pregrad, napisov na objektih, ogledalih, sanitarni opremi, steklene fasade, svetlobni napisi in ostalo steklo, ter nadomestne zasteklitve. Razbitje zaradi vandalizma je vključeno v kritje;</w:t>
      </w:r>
    </w:p>
    <w:p w14:paraId="73A0DFF3" w14:textId="77777777" w:rsidR="002547DF" w:rsidRPr="002F00E8" w:rsidRDefault="002547DF" w:rsidP="002547DF">
      <w:pPr>
        <w:spacing w:after="0"/>
        <w:rPr>
          <w:sz w:val="22"/>
          <w:szCs w:val="22"/>
        </w:rPr>
      </w:pPr>
      <w:r w:rsidRPr="002F00E8">
        <w:rPr>
          <w:sz w:val="22"/>
          <w:szCs w:val="22"/>
        </w:rPr>
        <w:t>q)</w:t>
      </w:r>
      <w:r w:rsidRPr="002F00E8">
        <w:rPr>
          <w:sz w:val="22"/>
          <w:szCs w:val="22"/>
        </w:rPr>
        <w:tab/>
        <w:t xml:space="preserve">Vlomna tatvina je, če storilec v zavarovane prostore vlomi s potiskom, ponarejenimi ključi ali drugimi sredstvi, odrivom ali vlamljanjem vrat, oken ali drugih gradbenih elementov (npr. </w:t>
      </w:r>
      <w:proofErr w:type="spellStart"/>
      <w:r w:rsidRPr="002F00E8">
        <w:rPr>
          <w:sz w:val="22"/>
          <w:szCs w:val="22"/>
        </w:rPr>
        <w:t>zakljenjena</w:t>
      </w:r>
      <w:proofErr w:type="spellEnd"/>
      <w:r w:rsidRPr="002F00E8">
        <w:rPr>
          <w:sz w:val="22"/>
          <w:szCs w:val="22"/>
        </w:rPr>
        <w:t xml:space="preserve"> omara ipd.);</w:t>
      </w:r>
    </w:p>
    <w:p w14:paraId="7DBC5DE4" w14:textId="77777777" w:rsidR="002547DF" w:rsidRPr="002F00E8" w:rsidRDefault="002547DF" w:rsidP="002547DF">
      <w:pPr>
        <w:pStyle w:val="EnvelopeReturn"/>
        <w:widowControl/>
        <w:tabs>
          <w:tab w:val="left" w:pos="0"/>
        </w:tabs>
        <w:ind w:right="-108"/>
        <w:rPr>
          <w:rFonts w:asciiTheme="minorHAnsi" w:eastAsiaTheme="minorHAnsi" w:hAnsiTheme="minorHAnsi" w:cstheme="minorBidi"/>
          <w:snapToGrid/>
          <w:sz w:val="22"/>
          <w:szCs w:val="22"/>
          <w:lang w:val="sl-SI"/>
        </w:rPr>
      </w:pPr>
      <w:r w:rsidRPr="002F00E8">
        <w:rPr>
          <w:rFonts w:asciiTheme="minorHAnsi" w:eastAsiaTheme="minorHAnsi" w:hAnsiTheme="minorHAnsi" w:cstheme="minorBidi"/>
          <w:snapToGrid/>
          <w:sz w:val="22"/>
          <w:szCs w:val="22"/>
          <w:lang w:val="sl-SI"/>
        </w:rPr>
        <w:t>r)</w:t>
      </w:r>
      <w:r w:rsidRPr="002F00E8">
        <w:rPr>
          <w:rFonts w:asciiTheme="minorHAnsi" w:eastAsiaTheme="minorHAnsi" w:hAnsiTheme="minorHAnsi" w:cstheme="minorBidi"/>
          <w:snapToGrid/>
          <w:sz w:val="22"/>
          <w:szCs w:val="22"/>
          <w:lang w:val="sl-SI"/>
        </w:rPr>
        <w:tab/>
        <w:t>Rop je odvzem ali prisilna predaja zavarovanih stvari z uporabo ali grožnjo s fizično silo proti osebam;</w:t>
      </w:r>
    </w:p>
    <w:p w14:paraId="3E6AF455" w14:textId="77777777" w:rsidR="002547DF" w:rsidRPr="002F00E8" w:rsidRDefault="002547DF" w:rsidP="002547DF">
      <w:pPr>
        <w:spacing w:after="0"/>
        <w:rPr>
          <w:sz w:val="22"/>
          <w:szCs w:val="22"/>
        </w:rPr>
      </w:pPr>
      <w:r w:rsidRPr="002F00E8">
        <w:rPr>
          <w:sz w:val="22"/>
          <w:szCs w:val="22"/>
        </w:rPr>
        <w:t>s)</w:t>
      </w:r>
      <w:r w:rsidRPr="002F00E8">
        <w:rPr>
          <w:sz w:val="22"/>
          <w:szCs w:val="22"/>
        </w:rPr>
        <w:tab/>
        <w:t>Vlomni vandalizem je škoda, ki nastane ob vlomu ali poskusu vloma na zavarovani stvari – objektu in mehanski opremi;</w:t>
      </w:r>
    </w:p>
    <w:p w14:paraId="282C2823" w14:textId="77777777" w:rsidR="002547DF" w:rsidRPr="002F00E8" w:rsidRDefault="002547DF" w:rsidP="002547DF">
      <w:pPr>
        <w:spacing w:after="0"/>
        <w:rPr>
          <w:sz w:val="22"/>
          <w:szCs w:val="22"/>
        </w:rPr>
      </w:pPr>
      <w:r w:rsidRPr="002F00E8">
        <w:rPr>
          <w:sz w:val="22"/>
          <w:szCs w:val="22"/>
        </w:rPr>
        <w:t>t)</w:t>
      </w:r>
      <w:r w:rsidRPr="002F00E8">
        <w:rPr>
          <w:sz w:val="22"/>
          <w:szCs w:val="22"/>
        </w:rPr>
        <w:tab/>
        <w:t>Stroški menjave ključavnice zaradi vloma ali poskusa vloma;</w:t>
      </w:r>
    </w:p>
    <w:p w14:paraId="410C9697" w14:textId="77777777" w:rsidR="002547DF" w:rsidRPr="002F00E8" w:rsidRDefault="002547DF" w:rsidP="002547DF">
      <w:pPr>
        <w:spacing w:after="0"/>
        <w:rPr>
          <w:sz w:val="22"/>
          <w:szCs w:val="22"/>
        </w:rPr>
      </w:pPr>
      <w:r w:rsidRPr="002F00E8">
        <w:rPr>
          <w:sz w:val="22"/>
          <w:szCs w:val="22"/>
        </w:rPr>
        <w:t>u)</w:t>
      </w:r>
      <w:r w:rsidRPr="002F00E8">
        <w:rPr>
          <w:sz w:val="22"/>
          <w:szCs w:val="22"/>
        </w:rPr>
        <w:tab/>
        <w:t>Nenavedene nevarnosti »</w:t>
      </w:r>
      <w:proofErr w:type="spellStart"/>
      <w:r w:rsidRPr="002F00E8">
        <w:rPr>
          <w:sz w:val="22"/>
          <w:szCs w:val="22"/>
        </w:rPr>
        <w:t>all</w:t>
      </w:r>
      <w:proofErr w:type="spellEnd"/>
      <w:r w:rsidRPr="002F00E8">
        <w:rPr>
          <w:sz w:val="22"/>
          <w:szCs w:val="22"/>
        </w:rPr>
        <w:t xml:space="preserve"> </w:t>
      </w:r>
      <w:proofErr w:type="spellStart"/>
      <w:r w:rsidRPr="002F00E8">
        <w:rPr>
          <w:sz w:val="22"/>
          <w:szCs w:val="22"/>
        </w:rPr>
        <w:t>risk</w:t>
      </w:r>
      <w:proofErr w:type="spellEnd"/>
      <w:r w:rsidRPr="002F00E8">
        <w:rPr>
          <w:sz w:val="22"/>
          <w:szCs w:val="22"/>
        </w:rPr>
        <w:t>« – kritje za nevarnosti, ki niso omenjene v prejšnjih točkah, pa bi lahko nastale;</w:t>
      </w:r>
    </w:p>
    <w:p w14:paraId="1AF9EA76" w14:textId="77777777" w:rsidR="002547DF" w:rsidRPr="002F00E8" w:rsidRDefault="002547DF" w:rsidP="002547DF">
      <w:pPr>
        <w:spacing w:after="0"/>
        <w:rPr>
          <w:sz w:val="22"/>
          <w:szCs w:val="22"/>
        </w:rPr>
      </w:pPr>
      <w:r w:rsidRPr="002F00E8">
        <w:rPr>
          <w:sz w:val="22"/>
          <w:szCs w:val="22"/>
        </w:rPr>
        <w:t>v)</w:t>
      </w:r>
      <w:r w:rsidRPr="002F00E8">
        <w:rPr>
          <w:sz w:val="22"/>
          <w:szCs w:val="22"/>
        </w:rPr>
        <w:tab/>
        <w:t>Stroški po zavarovalnem primeru so predvsem stroški, ki nastanejo zaradi nujnega odstranjevanja, premeščanja, zaščite in rušenja z zavarovano nevarnostjo prizadetih ali uničenih zavarovanih predmetov, kakor tudi za čiščenje, vključno s sortiranjem ostankov in odpadkov. Zavarovani so tudi stroški za zmanjševanje ali preprečevanje nadaljnje škode na zavarovanih predmetih, ki so poškodovani oziroma uničeni tudi, če so bili poskusi brezuspešni. Npr. stroški za preiskave, odvoz, obdelavo, uničenje in deponiranje;</w:t>
      </w:r>
    </w:p>
    <w:p w14:paraId="00A46EE9" w14:textId="77777777" w:rsidR="002547DF" w:rsidRPr="002F00E8" w:rsidRDefault="002547DF" w:rsidP="002547DF">
      <w:pPr>
        <w:spacing w:after="0"/>
        <w:rPr>
          <w:sz w:val="22"/>
          <w:szCs w:val="22"/>
        </w:rPr>
      </w:pPr>
      <w:r w:rsidRPr="002F00E8">
        <w:rPr>
          <w:sz w:val="22"/>
          <w:szCs w:val="22"/>
        </w:rPr>
        <w:t>w)</w:t>
      </w:r>
      <w:r w:rsidRPr="002F00E8">
        <w:rPr>
          <w:sz w:val="22"/>
          <w:szCs w:val="22"/>
        </w:rPr>
        <w:tab/>
        <w:t xml:space="preserve">Zavarovanje odgovornosti iz naslova hišne in zemljiške posesti za škode zaradi civilno pravnih odškodninskih zahtevkov, ki jih tretje osebe uveljavljajo proti zavarovancu </w:t>
      </w:r>
      <w:r w:rsidRPr="002F00E8">
        <w:rPr>
          <w:sz w:val="22"/>
          <w:szCs w:val="22"/>
        </w:rPr>
        <w:lastRenderedPageBreak/>
        <w:t>zaradi nenadnega in presenetljivega dogodka, ki izvira iz posesti in uporabe objektov in zemljišč ter dvigal in imajo za posledico premoženjsko in osebno škodo ter posledične škode.</w:t>
      </w:r>
      <w:r>
        <w:rPr>
          <w:sz w:val="22"/>
          <w:szCs w:val="22"/>
        </w:rPr>
        <w:t xml:space="preserve"> </w:t>
      </w:r>
      <w:r w:rsidRPr="0028224B">
        <w:rPr>
          <w:sz w:val="22"/>
          <w:szCs w:val="22"/>
        </w:rPr>
        <w:t>Pri osebnih škodah ni omejitve kritja glede na višino izgube splošne delovne sposobnosti ( invalidnosti).</w:t>
      </w:r>
    </w:p>
    <w:p w14:paraId="3F3FA368" w14:textId="77777777" w:rsidR="002547DF" w:rsidRPr="002F00E8" w:rsidRDefault="002547DF" w:rsidP="002547DF">
      <w:pPr>
        <w:spacing w:after="0"/>
        <w:rPr>
          <w:sz w:val="22"/>
          <w:szCs w:val="22"/>
        </w:rPr>
      </w:pPr>
    </w:p>
    <w:p w14:paraId="076CA08E" w14:textId="77777777" w:rsidR="002547DF" w:rsidRPr="002F00E8" w:rsidRDefault="002547DF" w:rsidP="002547DF">
      <w:pPr>
        <w:spacing w:after="0"/>
        <w:rPr>
          <w:sz w:val="22"/>
          <w:szCs w:val="22"/>
        </w:rPr>
      </w:pPr>
      <w:r w:rsidRPr="002F00E8">
        <w:rPr>
          <w:sz w:val="22"/>
          <w:szCs w:val="22"/>
        </w:rPr>
        <w:t>Zavarovanje premoženja po principu »</w:t>
      </w:r>
      <w:proofErr w:type="spellStart"/>
      <w:r w:rsidRPr="002F00E8">
        <w:rPr>
          <w:sz w:val="22"/>
          <w:szCs w:val="22"/>
        </w:rPr>
        <w:t>all</w:t>
      </w:r>
      <w:proofErr w:type="spellEnd"/>
      <w:r w:rsidRPr="002F00E8">
        <w:rPr>
          <w:sz w:val="22"/>
          <w:szCs w:val="22"/>
        </w:rPr>
        <w:t xml:space="preserve"> </w:t>
      </w:r>
      <w:proofErr w:type="spellStart"/>
      <w:r w:rsidRPr="002F00E8">
        <w:rPr>
          <w:sz w:val="22"/>
          <w:szCs w:val="22"/>
        </w:rPr>
        <w:t>risk</w:t>
      </w:r>
      <w:proofErr w:type="spellEnd"/>
      <w:r w:rsidRPr="002F00E8">
        <w:rPr>
          <w:sz w:val="22"/>
          <w:szCs w:val="22"/>
        </w:rPr>
        <w:t xml:space="preserve">« iz prejšnjega odstavke tega </w:t>
      </w:r>
      <w:r w:rsidRPr="000361F0">
        <w:rPr>
          <w:sz w:val="22"/>
          <w:szCs w:val="22"/>
        </w:rPr>
        <w:t>člena zajema delovni list</w:t>
      </w:r>
      <w:r>
        <w:rPr>
          <w:sz w:val="22"/>
          <w:szCs w:val="22"/>
        </w:rPr>
        <w:t xml:space="preserve"> Excelovega dokumenta »</w:t>
      </w:r>
      <w:r w:rsidRPr="000361F0">
        <w:rPr>
          <w:sz w:val="22"/>
          <w:szCs w:val="22"/>
        </w:rPr>
        <w:t>Zavarovalni rizi</w:t>
      </w:r>
      <w:r w:rsidRPr="002F00E8">
        <w:rPr>
          <w:sz w:val="22"/>
          <w:szCs w:val="22"/>
        </w:rPr>
        <w:t>ki</w:t>
      </w:r>
      <w:r>
        <w:rPr>
          <w:sz w:val="22"/>
          <w:szCs w:val="22"/>
        </w:rPr>
        <w:t>«</w:t>
      </w:r>
      <w:r w:rsidRPr="002F00E8">
        <w:rPr>
          <w:sz w:val="22"/>
          <w:szCs w:val="22"/>
        </w:rPr>
        <w:t xml:space="preserve"> na podlagi katerih mora biti zavarovano premoženje DUTB.</w:t>
      </w:r>
    </w:p>
    <w:p w14:paraId="6D58295F" w14:textId="77777777" w:rsidR="002547DF" w:rsidRPr="002F00E8" w:rsidRDefault="002547DF" w:rsidP="002547DF">
      <w:pPr>
        <w:widowControl/>
        <w:spacing w:after="0"/>
        <w:rPr>
          <w:rFonts w:eastAsia="Calibri" w:cs="Times New Roman"/>
          <w:sz w:val="22"/>
          <w:szCs w:val="22"/>
        </w:rPr>
      </w:pPr>
    </w:p>
    <w:p w14:paraId="6A380DC8" w14:textId="77777777" w:rsidR="002547DF" w:rsidRPr="002F00E8" w:rsidRDefault="002547DF" w:rsidP="002547DF">
      <w:pPr>
        <w:widowControl/>
        <w:spacing w:after="0"/>
        <w:rPr>
          <w:rFonts w:eastAsia="Calibri" w:cs="Times New Roman"/>
          <w:sz w:val="22"/>
          <w:szCs w:val="22"/>
        </w:rPr>
      </w:pPr>
      <w:r w:rsidRPr="00BC786B">
        <w:rPr>
          <w:rFonts w:eastAsia="Calibri" w:cs="Times New Roman"/>
          <w:sz w:val="22"/>
          <w:szCs w:val="22"/>
        </w:rPr>
        <w:t>Za zavarovalne rizike iz drugega odstavka tega člena veljajo splošni pogoji izvajalca.</w:t>
      </w:r>
      <w:r w:rsidRPr="002F00E8">
        <w:rPr>
          <w:rFonts w:eastAsia="Calibri" w:cs="Times New Roman"/>
          <w:sz w:val="22"/>
          <w:szCs w:val="22"/>
        </w:rPr>
        <w:t xml:space="preserve"> V primeru nasprotja med določbami splošnih pogojev in določbami te pogodbe z vsemi morebitnimi prilogami, prevladajo določila te pogodbe z vsemi morebitnimi prilogami v skladu z </w:t>
      </w:r>
      <w:r w:rsidRPr="000361F0">
        <w:rPr>
          <w:rFonts w:eastAsia="Calibri" w:cs="Times New Roman"/>
          <w:sz w:val="22"/>
          <w:szCs w:val="22"/>
        </w:rPr>
        <w:t>določbo tretjega člena</w:t>
      </w:r>
      <w:r w:rsidRPr="002F00E8">
        <w:rPr>
          <w:rFonts w:eastAsia="Calibri" w:cs="Times New Roman"/>
          <w:sz w:val="22"/>
          <w:szCs w:val="22"/>
        </w:rPr>
        <w:t xml:space="preserve"> te pogodbe.</w:t>
      </w:r>
    </w:p>
    <w:p w14:paraId="03759DA2" w14:textId="77777777" w:rsidR="002547DF" w:rsidRPr="002F00E8" w:rsidRDefault="002547DF" w:rsidP="002547DF">
      <w:pPr>
        <w:widowControl/>
        <w:spacing w:after="0"/>
        <w:rPr>
          <w:rFonts w:eastAsia="Calibri" w:cs="Times New Roman"/>
          <w:sz w:val="22"/>
          <w:szCs w:val="22"/>
        </w:rPr>
      </w:pPr>
    </w:p>
    <w:p w14:paraId="522CF983"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3. člen</w:t>
      </w:r>
    </w:p>
    <w:p w14:paraId="226CF022" w14:textId="77777777" w:rsidR="002547DF" w:rsidRPr="002F00E8" w:rsidRDefault="002547DF" w:rsidP="002547DF">
      <w:pPr>
        <w:spacing w:after="0"/>
        <w:rPr>
          <w:rFonts w:eastAsia="Calibri" w:cs="Times New Roman"/>
          <w:sz w:val="22"/>
          <w:szCs w:val="22"/>
        </w:rPr>
      </w:pPr>
    </w:p>
    <w:p w14:paraId="4844FE26" w14:textId="77777777" w:rsidR="002547DF" w:rsidRPr="002F00E8" w:rsidRDefault="002547DF" w:rsidP="002547DF">
      <w:pPr>
        <w:spacing w:after="0"/>
        <w:rPr>
          <w:rFonts w:eastAsia="Calibri" w:cs="Times New Roman"/>
          <w:sz w:val="22"/>
          <w:szCs w:val="22"/>
        </w:rPr>
      </w:pPr>
      <w:r w:rsidRPr="002F00E8">
        <w:rPr>
          <w:rFonts w:eastAsia="Calibri" w:cs="Times New Roman"/>
          <w:sz w:val="22"/>
          <w:szCs w:val="22"/>
        </w:rPr>
        <w:t>V primeru kakršnegakoli nasprotja med določbami razpisne dokumentacije, ponudbene dokumentacije, ponudbenega predračuna, te pogodbe in drugih dokumentov, prevlada določba, ki je uvrščena na višje mesto po naslednjem vrstnem redu:</w:t>
      </w:r>
    </w:p>
    <w:p w14:paraId="19D6E1AE"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Razpisna dokumentacija za oddajo javnega naročila,</w:t>
      </w:r>
    </w:p>
    <w:p w14:paraId="639C9CF0"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Pogodba,</w:t>
      </w:r>
    </w:p>
    <w:p w14:paraId="0A3D7D08"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Ponudbena dokumentacija s ponudbenim predračunom in vsemi izpolnjenimi obrazci, ki so priloga predmetne razpisne dokumentacije,</w:t>
      </w:r>
    </w:p>
    <w:p w14:paraId="73F24736" w14:textId="77777777" w:rsidR="002547DF" w:rsidRPr="002F00E8" w:rsidRDefault="002547DF" w:rsidP="002547DF">
      <w:pPr>
        <w:widowControl/>
        <w:numPr>
          <w:ilvl w:val="0"/>
          <w:numId w:val="31"/>
        </w:numPr>
        <w:spacing w:after="0"/>
        <w:ind w:left="357" w:hanging="357"/>
        <w:rPr>
          <w:rFonts w:eastAsia="Calibri" w:cs="Times New Roman"/>
          <w:sz w:val="22"/>
          <w:szCs w:val="22"/>
        </w:rPr>
      </w:pPr>
      <w:r w:rsidRPr="002F00E8">
        <w:rPr>
          <w:rFonts w:eastAsia="Calibri" w:cs="Times New Roman"/>
          <w:sz w:val="22"/>
          <w:szCs w:val="22"/>
        </w:rPr>
        <w:t>Morebitni drugi dokumenti, ki jih je izbrani izvajalec izročil naročniku pred sklenitvijo te pogodbe v skladu z razpisno dokumentacijo in svojo ponudbo, ki jih je naročnik izrecno sprejel in podpisal, vključujoč tudi splošne pogoje, dopolnilne pogoje, posebne pogoje in klavzule ter obrazce za prijavljanje škod,</w:t>
      </w:r>
    </w:p>
    <w:p w14:paraId="30A2E25F" w14:textId="77777777" w:rsidR="002547DF" w:rsidRPr="002F00E8" w:rsidRDefault="002547DF" w:rsidP="002547DF">
      <w:pPr>
        <w:widowControl/>
        <w:spacing w:after="0"/>
        <w:rPr>
          <w:rFonts w:eastAsia="Calibri" w:cs="Times New Roman"/>
          <w:sz w:val="22"/>
          <w:szCs w:val="22"/>
        </w:rPr>
      </w:pPr>
    </w:p>
    <w:p w14:paraId="73D324CF"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kakršnegakoli notranjega nasprotja v navedenih aktih, prevlada tisto določilo, ki je ugodnejše za naročnika.</w:t>
      </w:r>
    </w:p>
    <w:p w14:paraId="0638124A" w14:textId="77777777" w:rsidR="002547DF" w:rsidRPr="002F00E8" w:rsidRDefault="002547DF" w:rsidP="002547DF">
      <w:pPr>
        <w:widowControl/>
        <w:spacing w:after="0"/>
        <w:jc w:val="left"/>
        <w:rPr>
          <w:rFonts w:eastAsia="Calibri" w:cs="Times New Roman"/>
          <w:b/>
          <w:sz w:val="22"/>
          <w:szCs w:val="22"/>
        </w:rPr>
      </w:pPr>
    </w:p>
    <w:p w14:paraId="30224261" w14:textId="77777777" w:rsidR="002547DF" w:rsidRPr="002F00E8" w:rsidRDefault="002547DF" w:rsidP="002547DF">
      <w:pPr>
        <w:widowControl/>
        <w:spacing w:after="0"/>
        <w:jc w:val="center"/>
        <w:rPr>
          <w:rFonts w:eastAsia="Calibri" w:cs="Times New Roman"/>
          <w:b/>
          <w:sz w:val="22"/>
          <w:szCs w:val="22"/>
        </w:rPr>
      </w:pPr>
      <w:r w:rsidRPr="00CC6B2C">
        <w:rPr>
          <w:rFonts w:eastAsia="Calibri" w:cs="Times New Roman"/>
          <w:b/>
          <w:sz w:val="22"/>
          <w:szCs w:val="22"/>
        </w:rPr>
        <w:t>III. VREDNOST POGODBE</w:t>
      </w:r>
    </w:p>
    <w:p w14:paraId="2D593E22"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4. člen</w:t>
      </w:r>
    </w:p>
    <w:p w14:paraId="53B16F59" w14:textId="77777777" w:rsidR="002547DF" w:rsidRPr="002F00E8" w:rsidRDefault="002547DF" w:rsidP="002547DF">
      <w:pPr>
        <w:widowControl/>
        <w:spacing w:after="0"/>
        <w:rPr>
          <w:rFonts w:eastAsia="Calibri" w:cs="Times New Roman"/>
          <w:sz w:val="22"/>
          <w:szCs w:val="22"/>
        </w:rPr>
      </w:pPr>
    </w:p>
    <w:p w14:paraId="590990BB" w14:textId="77777777" w:rsidR="002547DF" w:rsidRPr="00CB0279" w:rsidRDefault="002E65CD" w:rsidP="002547DF">
      <w:pPr>
        <w:widowControl/>
        <w:spacing w:after="0"/>
        <w:rPr>
          <w:rFonts w:eastAsia="Calibri" w:cs="Times New Roman"/>
          <w:sz w:val="22"/>
          <w:szCs w:val="22"/>
        </w:rPr>
      </w:pPr>
      <w:r w:rsidRPr="00CB0279">
        <w:rPr>
          <w:rFonts w:eastAsia="Calibri" w:cs="Times New Roman"/>
          <w:sz w:val="22"/>
          <w:szCs w:val="22"/>
        </w:rPr>
        <w:t xml:space="preserve">Pogodbene cene </w:t>
      </w:r>
      <w:r w:rsidR="002547DF" w:rsidRPr="00CB0279">
        <w:rPr>
          <w:rFonts w:eastAsia="Calibri" w:cs="Times New Roman"/>
          <w:sz w:val="22"/>
          <w:szCs w:val="22"/>
        </w:rPr>
        <w:t>po tej pogodbi znašajo za vso premoženje v lasti DUTB, ki bo dano izvajalcu v zavarovanje in za vse rizike skladno s ponudbenim predračunom in sicer:</w:t>
      </w:r>
    </w:p>
    <w:p w14:paraId="5F02493F" w14:textId="77777777" w:rsidR="002547DF" w:rsidRPr="00CB0279" w:rsidRDefault="002E65CD" w:rsidP="002547DF">
      <w:pPr>
        <w:pStyle w:val="ListParagraph"/>
        <w:widowControl/>
        <w:numPr>
          <w:ilvl w:val="0"/>
          <w:numId w:val="26"/>
        </w:numPr>
        <w:spacing w:after="0"/>
        <w:ind w:left="714" w:hanging="357"/>
        <w:rPr>
          <w:rFonts w:eastAsia="Calibri" w:cs="Times New Roman"/>
          <w:sz w:val="22"/>
          <w:szCs w:val="22"/>
        </w:rPr>
      </w:pPr>
      <w:r w:rsidRPr="00CB0279">
        <w:rPr>
          <w:rFonts w:eastAsia="Calibri" w:cs="Times New Roman"/>
          <w:sz w:val="22"/>
          <w:szCs w:val="22"/>
        </w:rPr>
        <w:t>p</w:t>
      </w:r>
      <w:r w:rsidR="002547DF" w:rsidRPr="00CB0279">
        <w:rPr>
          <w:rFonts w:eastAsia="Calibri" w:cs="Times New Roman"/>
          <w:sz w:val="22"/>
          <w:szCs w:val="22"/>
        </w:rPr>
        <w:t>remij</w:t>
      </w:r>
      <w:r w:rsidRPr="00CB0279">
        <w:rPr>
          <w:rFonts w:eastAsia="Calibri" w:cs="Times New Roman"/>
          <w:sz w:val="22"/>
          <w:szCs w:val="22"/>
        </w:rPr>
        <w:t>ska stopnja</w:t>
      </w:r>
      <w:r w:rsidR="002547DF" w:rsidRPr="00CB0279">
        <w:rPr>
          <w:rFonts w:eastAsia="Calibri" w:cs="Times New Roman"/>
          <w:sz w:val="22"/>
          <w:szCs w:val="22"/>
        </w:rPr>
        <w:t xml:space="preserve"> za zavarovanje objektov se obračunava od nove gradbene vrednosti objektov pomnoženo s premijsko stopnjo,</w:t>
      </w:r>
    </w:p>
    <w:p w14:paraId="75C0E4A1" w14:textId="59FEAC1E" w:rsidR="003D06B0" w:rsidRPr="00CB0279" w:rsidRDefault="002E65CD" w:rsidP="002547DF">
      <w:pPr>
        <w:pStyle w:val="ListParagraph"/>
        <w:widowControl/>
        <w:numPr>
          <w:ilvl w:val="0"/>
          <w:numId w:val="26"/>
        </w:numPr>
        <w:spacing w:after="0"/>
        <w:ind w:left="714" w:hanging="357"/>
        <w:rPr>
          <w:rFonts w:eastAsia="Calibri" w:cs="Times New Roman"/>
          <w:sz w:val="22"/>
          <w:szCs w:val="22"/>
        </w:rPr>
      </w:pPr>
      <w:r w:rsidRPr="00CB0279">
        <w:rPr>
          <w:rFonts w:eastAsia="Calibri" w:cs="Times New Roman"/>
          <w:sz w:val="22"/>
          <w:szCs w:val="22"/>
        </w:rPr>
        <w:t>premijska stopnja</w:t>
      </w:r>
      <w:r w:rsidR="002547DF" w:rsidRPr="00CB0279">
        <w:rPr>
          <w:rFonts w:eastAsia="Calibri" w:cs="Times New Roman"/>
          <w:sz w:val="22"/>
          <w:szCs w:val="22"/>
        </w:rPr>
        <w:t xml:space="preserve"> za odgovornost iz posesti zemljišč se obračunava od kvadrature zemljišč pomnožene s premijsko stopnjo</w:t>
      </w:r>
      <w:r w:rsidR="00CB0279" w:rsidRPr="00CB0279">
        <w:rPr>
          <w:rFonts w:eastAsia="Calibri" w:cs="Times New Roman"/>
          <w:sz w:val="22"/>
          <w:szCs w:val="22"/>
        </w:rPr>
        <w:t>,</w:t>
      </w:r>
      <w:r w:rsidR="00EA5F94">
        <w:rPr>
          <w:rFonts w:eastAsia="Calibri" w:cs="Times New Roman"/>
          <w:sz w:val="22"/>
          <w:szCs w:val="22"/>
        </w:rPr>
        <w:tab/>
      </w:r>
      <w:r w:rsidR="00EA5F94">
        <w:rPr>
          <w:rFonts w:eastAsia="Calibri" w:cs="Times New Roman"/>
          <w:sz w:val="22"/>
          <w:szCs w:val="22"/>
        </w:rPr>
        <w:tab/>
      </w:r>
      <w:r w:rsidR="00EA5F94">
        <w:rPr>
          <w:rFonts w:eastAsia="Calibri" w:cs="Times New Roman"/>
          <w:sz w:val="22"/>
          <w:szCs w:val="22"/>
        </w:rPr>
        <w:tab/>
      </w:r>
      <w:r w:rsidR="002547DF" w:rsidRPr="00CB0279">
        <w:rPr>
          <w:rFonts w:eastAsia="Calibri" w:cs="Times New Roman"/>
          <w:sz w:val="22"/>
          <w:szCs w:val="22"/>
        </w:rPr>
        <w:tab/>
      </w:r>
    </w:p>
    <w:p w14:paraId="040FE02A" w14:textId="6E050111" w:rsidR="003D06B0" w:rsidRPr="009C435A" w:rsidRDefault="00CB0279" w:rsidP="003D06B0">
      <w:pPr>
        <w:pStyle w:val="ListParagraph"/>
        <w:numPr>
          <w:ilvl w:val="0"/>
          <w:numId w:val="26"/>
        </w:numPr>
        <w:rPr>
          <w:rFonts w:eastAsia="Calibri" w:cs="Times New Roman"/>
          <w:sz w:val="22"/>
          <w:szCs w:val="22"/>
        </w:rPr>
      </w:pPr>
      <w:r w:rsidRPr="009C435A">
        <w:rPr>
          <w:rFonts w:eastAsia="Calibri" w:cs="Times New Roman"/>
          <w:sz w:val="22"/>
          <w:szCs w:val="22"/>
        </w:rPr>
        <w:t xml:space="preserve">premijska stopnja </w:t>
      </w:r>
      <w:r w:rsidR="002E65CD" w:rsidRPr="009C435A">
        <w:rPr>
          <w:rFonts w:eastAsia="Calibri" w:cs="Times New Roman"/>
          <w:sz w:val="22"/>
          <w:szCs w:val="22"/>
        </w:rPr>
        <w:t xml:space="preserve">za </w:t>
      </w:r>
      <w:r w:rsidRPr="009C435A">
        <w:rPr>
          <w:rFonts w:eastAsia="Calibri" w:cs="Times New Roman"/>
          <w:sz w:val="22"/>
          <w:szCs w:val="22"/>
        </w:rPr>
        <w:t xml:space="preserve">zavarovanje umetniških </w:t>
      </w:r>
      <w:r w:rsidR="006976EF">
        <w:rPr>
          <w:rFonts w:eastAsia="Calibri" w:cs="Times New Roman"/>
          <w:sz w:val="22"/>
          <w:szCs w:val="22"/>
        </w:rPr>
        <w:t>del</w:t>
      </w:r>
      <w:r w:rsidRPr="009C435A">
        <w:rPr>
          <w:rFonts w:eastAsia="Calibri" w:cs="Times New Roman"/>
          <w:sz w:val="22"/>
          <w:szCs w:val="22"/>
        </w:rPr>
        <w:t xml:space="preserve"> se obračunava od </w:t>
      </w:r>
      <w:r w:rsidR="00ED5645" w:rsidRPr="009C435A">
        <w:rPr>
          <w:rFonts w:eastAsia="Calibri" w:cs="Times New Roman"/>
          <w:sz w:val="22"/>
          <w:szCs w:val="22"/>
        </w:rPr>
        <w:t xml:space="preserve">računovodske vrednosti </w:t>
      </w:r>
      <w:r w:rsidRPr="009C435A">
        <w:rPr>
          <w:rFonts w:eastAsia="Calibri" w:cs="Times New Roman"/>
          <w:sz w:val="22"/>
          <w:szCs w:val="22"/>
        </w:rPr>
        <w:t xml:space="preserve">umetniških </w:t>
      </w:r>
      <w:r w:rsidR="006976EF">
        <w:rPr>
          <w:rFonts w:eastAsia="Calibri" w:cs="Times New Roman"/>
          <w:sz w:val="22"/>
          <w:szCs w:val="22"/>
        </w:rPr>
        <w:t>del</w:t>
      </w:r>
      <w:r w:rsidRPr="009C435A">
        <w:rPr>
          <w:rFonts w:eastAsia="Calibri" w:cs="Times New Roman"/>
          <w:sz w:val="22"/>
          <w:szCs w:val="22"/>
        </w:rPr>
        <w:t xml:space="preserve"> pomnoženo s premijsko stopnjo. </w:t>
      </w:r>
    </w:p>
    <w:p w14:paraId="70175F7B" w14:textId="77777777" w:rsidR="002547DF" w:rsidRPr="003D06B0" w:rsidRDefault="002547DF" w:rsidP="003D06B0">
      <w:pPr>
        <w:widowControl/>
        <w:spacing w:after="0"/>
        <w:rPr>
          <w:rFonts w:eastAsia="Calibri" w:cs="Times New Roman"/>
          <w:sz w:val="22"/>
          <w:szCs w:val="22"/>
        </w:rPr>
      </w:pPr>
      <w:r w:rsidRPr="003D06B0">
        <w:rPr>
          <w:rFonts w:eastAsia="Calibri" w:cs="Times New Roman"/>
          <w:sz w:val="22"/>
          <w:szCs w:val="22"/>
        </w:rPr>
        <w:lastRenderedPageBreak/>
        <w:tab/>
      </w:r>
    </w:p>
    <w:p w14:paraId="4BB6E2AD" w14:textId="67DC2888"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Vse </w:t>
      </w:r>
      <w:r w:rsidRPr="00787A27">
        <w:rPr>
          <w:rFonts w:eastAsia="Calibri" w:cs="Times New Roman"/>
          <w:sz w:val="22"/>
          <w:szCs w:val="22"/>
        </w:rPr>
        <w:t>premijske stopnje</w:t>
      </w:r>
      <w:r>
        <w:rPr>
          <w:rFonts w:eastAsia="Calibri" w:cs="Times New Roman"/>
          <w:sz w:val="22"/>
          <w:szCs w:val="22"/>
        </w:rPr>
        <w:t xml:space="preserve"> navedene v ponudbenem predračunu </w:t>
      </w:r>
      <w:r w:rsidRPr="002F00E8">
        <w:rPr>
          <w:rFonts w:eastAsia="Calibri" w:cs="Times New Roman"/>
          <w:sz w:val="22"/>
          <w:szCs w:val="22"/>
        </w:rPr>
        <w:t>so v času veljavnosti te</w:t>
      </w:r>
      <w:r>
        <w:rPr>
          <w:rFonts w:eastAsia="Calibri" w:cs="Times New Roman"/>
          <w:sz w:val="22"/>
          <w:szCs w:val="22"/>
        </w:rPr>
        <w:t xml:space="preserve"> pogodbe</w:t>
      </w:r>
      <w:r w:rsidRPr="002F00E8">
        <w:rPr>
          <w:rFonts w:eastAsia="Calibri" w:cs="Times New Roman"/>
          <w:sz w:val="22"/>
          <w:szCs w:val="22"/>
        </w:rPr>
        <w:t xml:space="preserve"> fi</w:t>
      </w:r>
      <w:r>
        <w:rPr>
          <w:rFonts w:eastAsia="Calibri" w:cs="Times New Roman"/>
          <w:sz w:val="22"/>
          <w:szCs w:val="22"/>
        </w:rPr>
        <w:t xml:space="preserve">ksne in se ne smejo spreminjati, kar velja </w:t>
      </w:r>
      <w:r w:rsidRPr="002F00E8">
        <w:rPr>
          <w:rFonts w:eastAsia="Calibri" w:cs="Times New Roman"/>
          <w:sz w:val="22"/>
          <w:szCs w:val="22"/>
        </w:rPr>
        <w:t>tako za premoženje, ki je že preneseno v last DUTB kot za premoženje, ki še bo preneseno v last DUTB</w:t>
      </w:r>
      <w:r>
        <w:rPr>
          <w:rFonts w:eastAsia="Calibri" w:cs="Times New Roman"/>
          <w:sz w:val="22"/>
          <w:szCs w:val="22"/>
        </w:rPr>
        <w:t>.</w:t>
      </w:r>
    </w:p>
    <w:p w14:paraId="4222DD64" w14:textId="77777777" w:rsidR="002547DF" w:rsidRPr="002F00E8" w:rsidRDefault="002547DF" w:rsidP="002547DF">
      <w:pPr>
        <w:spacing w:after="0"/>
        <w:rPr>
          <w:color w:val="FF0000"/>
          <w:sz w:val="22"/>
          <w:szCs w:val="22"/>
        </w:rPr>
      </w:pPr>
    </w:p>
    <w:p w14:paraId="4E94174D" w14:textId="77777777" w:rsidR="002547DF" w:rsidRPr="00E12950" w:rsidRDefault="002547DF" w:rsidP="002547DF">
      <w:pPr>
        <w:spacing w:after="0"/>
        <w:rPr>
          <w:sz w:val="22"/>
          <w:szCs w:val="22"/>
        </w:rPr>
      </w:pPr>
      <w:r w:rsidRPr="00E12950">
        <w:rPr>
          <w:sz w:val="22"/>
          <w:szCs w:val="22"/>
        </w:rPr>
        <w:t>K vrednosti zavarovanja posameznega premoženja se upošteva davek od prometa zavarovalnih poslov, ki je skladen z veljavno zakonodajo.</w:t>
      </w:r>
    </w:p>
    <w:p w14:paraId="224EB3E0" w14:textId="77777777" w:rsidR="002547DF" w:rsidRPr="002F00E8" w:rsidRDefault="002547DF" w:rsidP="002547DF">
      <w:pPr>
        <w:spacing w:after="0"/>
        <w:rPr>
          <w:color w:val="FF0000"/>
          <w:sz w:val="22"/>
          <w:szCs w:val="22"/>
        </w:rPr>
      </w:pPr>
    </w:p>
    <w:p w14:paraId="4057561E"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IV. KOLIČINE IN CENE</w:t>
      </w:r>
    </w:p>
    <w:p w14:paraId="718F8A2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5. člen</w:t>
      </w:r>
    </w:p>
    <w:p w14:paraId="2AB3B80F" w14:textId="77777777" w:rsidR="002547DF" w:rsidRPr="002F00E8" w:rsidRDefault="002547DF" w:rsidP="002547DF">
      <w:pPr>
        <w:widowControl/>
        <w:spacing w:after="0"/>
        <w:rPr>
          <w:rFonts w:eastAsia="Calibri" w:cs="Times New Roman"/>
          <w:sz w:val="22"/>
          <w:szCs w:val="22"/>
        </w:rPr>
      </w:pPr>
    </w:p>
    <w:p w14:paraId="4BA8F2C9" w14:textId="77777777" w:rsidR="002547DF" w:rsidRPr="002F00E8" w:rsidRDefault="002547DF" w:rsidP="002547DF">
      <w:pPr>
        <w:spacing w:after="0"/>
        <w:rPr>
          <w:sz w:val="22"/>
          <w:szCs w:val="22"/>
        </w:rPr>
      </w:pPr>
      <w:r w:rsidRPr="002F00E8">
        <w:rPr>
          <w:sz w:val="22"/>
          <w:szCs w:val="22"/>
        </w:rPr>
        <w:t>Izbrani ponudnik ne bo imel ekskluzivne pravice do zavarovanja vsega premoženja, ki je v lasti DUTB.</w:t>
      </w:r>
    </w:p>
    <w:p w14:paraId="2B76F2F8" w14:textId="77777777" w:rsidR="002547DF" w:rsidRPr="002F00E8" w:rsidRDefault="002547DF" w:rsidP="002547DF">
      <w:pPr>
        <w:widowControl/>
        <w:spacing w:after="0"/>
        <w:rPr>
          <w:rFonts w:eastAsia="Calibri" w:cs="Times New Roman"/>
          <w:sz w:val="22"/>
          <w:szCs w:val="22"/>
          <w:highlight w:val="cyan"/>
        </w:rPr>
      </w:pPr>
    </w:p>
    <w:p w14:paraId="0D53E7CB" w14:textId="77777777" w:rsidR="002547DF" w:rsidRDefault="002547DF" w:rsidP="002547DF">
      <w:pPr>
        <w:widowControl/>
        <w:spacing w:after="0"/>
        <w:rPr>
          <w:rFonts w:eastAsia="Calibri" w:cs="Times New Roman"/>
          <w:sz w:val="22"/>
          <w:szCs w:val="22"/>
        </w:rPr>
      </w:pPr>
      <w:r w:rsidRPr="00CC7334">
        <w:rPr>
          <w:rFonts w:eastAsia="Calibri" w:cs="Times New Roman"/>
          <w:sz w:val="22"/>
          <w:szCs w:val="22"/>
        </w:rPr>
        <w:t>Naročnik se s podpisom te pogodbe zavezuje zavarovati pri izvajalcu praviloma vse nepremičnine</w:t>
      </w:r>
      <w:r w:rsidR="00F8367D">
        <w:rPr>
          <w:rFonts w:eastAsia="Calibri" w:cs="Times New Roman"/>
          <w:sz w:val="22"/>
          <w:szCs w:val="22"/>
        </w:rPr>
        <w:t>/premičnine</w:t>
      </w:r>
      <w:r w:rsidRPr="00CC7334">
        <w:rPr>
          <w:rFonts w:eastAsia="Calibri" w:cs="Times New Roman"/>
          <w:sz w:val="22"/>
          <w:szCs w:val="22"/>
        </w:rPr>
        <w:t xml:space="preserve"> iz seznama,</w:t>
      </w:r>
      <w:r w:rsidRPr="002F00E8">
        <w:rPr>
          <w:rFonts w:eastAsia="Calibri" w:cs="Times New Roman"/>
          <w:sz w:val="22"/>
          <w:szCs w:val="22"/>
        </w:rPr>
        <w:t xml:space="preserve"> </w:t>
      </w:r>
      <w:r>
        <w:rPr>
          <w:rFonts w:eastAsia="Calibri" w:cs="Times New Roman"/>
          <w:sz w:val="22"/>
          <w:szCs w:val="22"/>
        </w:rPr>
        <w:t xml:space="preserve">pod pogoji iz 2. člena te pogodbe in </w:t>
      </w:r>
      <w:r w:rsidRPr="002F00E8">
        <w:rPr>
          <w:rFonts w:eastAsia="Calibri" w:cs="Times New Roman"/>
          <w:sz w:val="22"/>
          <w:szCs w:val="22"/>
        </w:rPr>
        <w:t>po cenah iz ponudbenega predračuna, izvajalec pa se s podpisom te pogodbe zavezuje to premoženje prevzeti v zavarovanje.</w:t>
      </w:r>
    </w:p>
    <w:p w14:paraId="66F00619" w14:textId="77777777" w:rsidR="002547DF" w:rsidRPr="002F00E8" w:rsidRDefault="002547DF" w:rsidP="002547DF">
      <w:pPr>
        <w:widowControl/>
        <w:spacing w:after="0"/>
        <w:rPr>
          <w:rFonts w:eastAsia="Calibri" w:cs="Times New Roman"/>
          <w:sz w:val="22"/>
          <w:szCs w:val="22"/>
        </w:rPr>
      </w:pPr>
    </w:p>
    <w:p w14:paraId="2126E57E" w14:textId="77777777" w:rsidR="002547DF" w:rsidRPr="002F00E8" w:rsidRDefault="002547DF" w:rsidP="002547DF">
      <w:pPr>
        <w:widowControl/>
        <w:spacing w:after="0"/>
        <w:rPr>
          <w:rFonts w:eastAsia="Calibri" w:cs="Times New Roman"/>
          <w:sz w:val="22"/>
          <w:szCs w:val="22"/>
        </w:rPr>
      </w:pPr>
      <w:r w:rsidRPr="002F00E8">
        <w:rPr>
          <w:sz w:val="22"/>
          <w:szCs w:val="22"/>
        </w:rPr>
        <w:t>Naročnik si pridržuje pravico, da prosto presoja, katere nepremičnine</w:t>
      </w:r>
      <w:r w:rsidR="00F8367D">
        <w:rPr>
          <w:sz w:val="22"/>
          <w:szCs w:val="22"/>
        </w:rPr>
        <w:t>/premičnine</w:t>
      </w:r>
      <w:r w:rsidRPr="002F00E8">
        <w:rPr>
          <w:sz w:val="22"/>
          <w:szCs w:val="22"/>
        </w:rPr>
        <w:t>, ki so bile prevzete v last DUTB, bo zavaroval in katere ne.</w:t>
      </w:r>
    </w:p>
    <w:p w14:paraId="6C3EE8A4" w14:textId="77777777" w:rsidR="002547DF" w:rsidRPr="002F00E8" w:rsidRDefault="002547DF" w:rsidP="002547DF">
      <w:pPr>
        <w:widowControl/>
        <w:spacing w:after="0"/>
        <w:rPr>
          <w:rFonts w:eastAsia="Calibri" w:cs="Times New Roman"/>
          <w:sz w:val="22"/>
          <w:szCs w:val="22"/>
        </w:rPr>
      </w:pPr>
    </w:p>
    <w:p w14:paraId="446FBB90" w14:textId="7ADE3277" w:rsidR="002547DF" w:rsidRDefault="002547DF" w:rsidP="002547DF">
      <w:pPr>
        <w:widowControl/>
        <w:spacing w:after="0"/>
        <w:rPr>
          <w:rFonts w:eastAsia="Calibri" w:cs="Times New Roman"/>
          <w:sz w:val="22"/>
          <w:szCs w:val="22"/>
        </w:rPr>
      </w:pPr>
      <w:r w:rsidRPr="002F00E8">
        <w:rPr>
          <w:rFonts w:eastAsia="Calibri" w:cs="Times New Roman"/>
          <w:sz w:val="22"/>
          <w:szCs w:val="22"/>
        </w:rPr>
        <w:t>Naročnik lahko obseg zavarovanja poveča ali zmanjša tako, da dodaja ali odvzema posamezno premoženje (nepremičnino, zemljišče,…)</w:t>
      </w:r>
      <w:r w:rsidR="002E65CD">
        <w:rPr>
          <w:rFonts w:eastAsia="Calibri" w:cs="Times New Roman"/>
          <w:sz w:val="22"/>
          <w:szCs w:val="22"/>
        </w:rPr>
        <w:t xml:space="preserve"> brez ka</w:t>
      </w:r>
      <w:r w:rsidR="00572951">
        <w:rPr>
          <w:rFonts w:eastAsia="Calibri" w:cs="Times New Roman"/>
          <w:sz w:val="22"/>
          <w:szCs w:val="22"/>
        </w:rPr>
        <w:t>kršni</w:t>
      </w:r>
      <w:r w:rsidR="00CB0279">
        <w:rPr>
          <w:rFonts w:eastAsia="Calibri" w:cs="Times New Roman"/>
          <w:sz w:val="22"/>
          <w:szCs w:val="22"/>
        </w:rPr>
        <w:t>h</w:t>
      </w:r>
      <w:r w:rsidR="00572951">
        <w:rPr>
          <w:rFonts w:eastAsia="Calibri" w:cs="Times New Roman"/>
          <w:sz w:val="22"/>
          <w:szCs w:val="22"/>
        </w:rPr>
        <w:t xml:space="preserve"> </w:t>
      </w:r>
      <w:r w:rsidR="002E65CD">
        <w:rPr>
          <w:rFonts w:eastAsia="Calibri" w:cs="Times New Roman"/>
          <w:sz w:val="22"/>
          <w:szCs w:val="22"/>
        </w:rPr>
        <w:t>koli posledic za naročnika</w:t>
      </w:r>
      <w:r w:rsidRPr="002F00E8">
        <w:rPr>
          <w:rFonts w:eastAsia="Calibri" w:cs="Times New Roman"/>
          <w:sz w:val="22"/>
          <w:szCs w:val="22"/>
        </w:rPr>
        <w:t>.</w:t>
      </w:r>
      <w:r>
        <w:rPr>
          <w:rFonts w:eastAsia="Calibri" w:cs="Times New Roman"/>
          <w:sz w:val="22"/>
          <w:szCs w:val="22"/>
        </w:rPr>
        <w:t xml:space="preserve"> </w:t>
      </w:r>
    </w:p>
    <w:p w14:paraId="0D7B5104" w14:textId="77777777" w:rsidR="002547DF" w:rsidRDefault="002547DF" w:rsidP="002547DF">
      <w:pPr>
        <w:widowControl/>
        <w:spacing w:after="0"/>
        <w:rPr>
          <w:rFonts w:eastAsia="Calibri" w:cs="Times New Roman"/>
          <w:sz w:val="22"/>
          <w:szCs w:val="22"/>
        </w:rPr>
      </w:pPr>
    </w:p>
    <w:p w14:paraId="4EDFC7CA" w14:textId="77777777" w:rsidR="002547DF" w:rsidRDefault="002547DF" w:rsidP="002547DF">
      <w:pPr>
        <w:widowControl/>
        <w:spacing w:after="0"/>
        <w:rPr>
          <w:rFonts w:eastAsia="Calibri" w:cs="Times New Roman"/>
          <w:sz w:val="22"/>
          <w:szCs w:val="22"/>
        </w:rPr>
      </w:pPr>
      <w:r w:rsidRPr="00787A27">
        <w:rPr>
          <w:rFonts w:eastAsia="Calibri" w:cs="Times New Roman"/>
          <w:sz w:val="22"/>
          <w:szCs w:val="22"/>
        </w:rPr>
        <w:t xml:space="preserve">Za premoženje, ki je bilo dodano ali  izločeno iz police med zavarovalnim letom se opravi obračun premije po sistem pro rata </w:t>
      </w:r>
      <w:proofErr w:type="spellStart"/>
      <w:r w:rsidRPr="00787A27">
        <w:rPr>
          <w:rFonts w:eastAsia="Calibri" w:cs="Times New Roman"/>
          <w:sz w:val="22"/>
          <w:szCs w:val="22"/>
        </w:rPr>
        <w:t>temporis</w:t>
      </w:r>
      <w:proofErr w:type="spellEnd"/>
      <w:r w:rsidRPr="00787A27">
        <w:rPr>
          <w:rFonts w:eastAsia="Calibri" w:cs="Times New Roman"/>
          <w:sz w:val="22"/>
          <w:szCs w:val="22"/>
        </w:rPr>
        <w:t>.</w:t>
      </w:r>
      <w:r>
        <w:rPr>
          <w:rFonts w:eastAsia="Calibri" w:cs="Times New Roman"/>
          <w:sz w:val="22"/>
          <w:szCs w:val="22"/>
        </w:rPr>
        <w:t xml:space="preserve"> </w:t>
      </w:r>
    </w:p>
    <w:p w14:paraId="7A007934" w14:textId="77777777" w:rsidR="002547DF" w:rsidRPr="002F00E8" w:rsidRDefault="002547DF" w:rsidP="002547DF">
      <w:pPr>
        <w:widowControl/>
        <w:spacing w:after="0"/>
        <w:rPr>
          <w:rFonts w:eastAsia="Calibri" w:cs="Times New Roman"/>
          <w:sz w:val="22"/>
          <w:szCs w:val="22"/>
        </w:rPr>
      </w:pPr>
    </w:p>
    <w:p w14:paraId="7F36C483" w14:textId="61C21238" w:rsidR="002547DF" w:rsidRPr="002F00E8" w:rsidRDefault="002547DF" w:rsidP="002547DF">
      <w:pPr>
        <w:widowControl/>
        <w:spacing w:after="0"/>
        <w:rPr>
          <w:rFonts w:eastAsia="Calibri" w:cs="Times New Roman"/>
          <w:sz w:val="22"/>
          <w:szCs w:val="22"/>
        </w:rPr>
      </w:pPr>
      <w:r w:rsidRPr="00AB5BDF">
        <w:rPr>
          <w:rFonts w:eastAsia="Calibri" w:cs="Times New Roman"/>
          <w:sz w:val="22"/>
          <w:szCs w:val="22"/>
        </w:rPr>
        <w:t xml:space="preserve">Naročnik si pridržuje pravico, v kolikor se za to odloči, da vsega svojega premoženja </w:t>
      </w:r>
      <w:r w:rsidR="00DB38B8">
        <w:rPr>
          <w:rFonts w:eastAsia="Calibri" w:cs="Times New Roman"/>
          <w:sz w:val="22"/>
          <w:szCs w:val="22"/>
        </w:rPr>
        <w:t xml:space="preserve">ne </w:t>
      </w:r>
      <w:r w:rsidRPr="00AB5BDF">
        <w:rPr>
          <w:rFonts w:eastAsia="Calibri" w:cs="Times New Roman"/>
          <w:sz w:val="22"/>
          <w:szCs w:val="22"/>
        </w:rPr>
        <w:t>bo zavaroval za riziko potresa. V tem primeru izvajalec naročniku ne sme obračunati cene za potresno zavarovanje.</w:t>
      </w:r>
    </w:p>
    <w:p w14:paraId="731DC2E8" w14:textId="77777777" w:rsidR="002547DF" w:rsidRPr="002F00E8" w:rsidRDefault="002547DF" w:rsidP="002547DF">
      <w:pPr>
        <w:widowControl/>
        <w:spacing w:after="0"/>
        <w:jc w:val="left"/>
        <w:rPr>
          <w:rFonts w:eastAsia="Calibri" w:cs="Times New Roman"/>
          <w:b/>
          <w:sz w:val="22"/>
          <w:szCs w:val="22"/>
        </w:rPr>
      </w:pPr>
    </w:p>
    <w:p w14:paraId="57CB3F15"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 xml:space="preserve">V. SKLENITEV ZAVAROVALNE POLICE </w:t>
      </w:r>
    </w:p>
    <w:p w14:paraId="2B3FEBC3"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6. člen</w:t>
      </w:r>
    </w:p>
    <w:p w14:paraId="4E44573B" w14:textId="77777777" w:rsidR="002547DF" w:rsidRPr="002F00E8" w:rsidRDefault="002547DF" w:rsidP="002547DF">
      <w:pPr>
        <w:widowControl/>
        <w:spacing w:after="0"/>
        <w:rPr>
          <w:rFonts w:eastAsia="Calibri" w:cs="Times New Roman"/>
          <w:sz w:val="22"/>
          <w:szCs w:val="22"/>
        </w:rPr>
      </w:pPr>
    </w:p>
    <w:p w14:paraId="2ED33F8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Izvajalec mora v 15 (petnajstih) dneh po podpisu te pogodbe z naročnikom skleniti zavarovalno polico za premoženje, ki je že v lasti družbe DUTB in ki ga določi naročnik, </w:t>
      </w:r>
      <w:r>
        <w:rPr>
          <w:rFonts w:eastAsia="Calibri" w:cs="Times New Roman"/>
          <w:sz w:val="22"/>
          <w:szCs w:val="22"/>
        </w:rPr>
        <w:t>v skladu z letnimi premijami</w:t>
      </w:r>
      <w:r w:rsidRPr="002F00E8">
        <w:rPr>
          <w:rFonts w:eastAsia="Calibri" w:cs="Times New Roman"/>
          <w:sz w:val="22"/>
          <w:szCs w:val="22"/>
        </w:rPr>
        <w:t xml:space="preserve"> zavarovanja, ki so določene v ponudbenem predračunu (v nadaljevanju: zavarovalna polica).</w:t>
      </w:r>
    </w:p>
    <w:p w14:paraId="79394115" w14:textId="77777777" w:rsidR="002547DF" w:rsidRPr="002F00E8" w:rsidRDefault="002547DF" w:rsidP="002547DF">
      <w:pPr>
        <w:widowControl/>
        <w:spacing w:after="0"/>
        <w:rPr>
          <w:rFonts w:eastAsia="Calibri" w:cs="Times New Roman"/>
          <w:sz w:val="22"/>
          <w:szCs w:val="22"/>
        </w:rPr>
      </w:pPr>
    </w:p>
    <w:p w14:paraId="2482CC6D" w14:textId="77777777" w:rsidR="002547DF" w:rsidRPr="002F00E8" w:rsidRDefault="002547DF" w:rsidP="002547DF">
      <w:pPr>
        <w:widowControl/>
        <w:spacing w:after="0"/>
        <w:rPr>
          <w:rFonts w:eastAsia="Calibri" w:cs="Times New Roman"/>
          <w:sz w:val="22"/>
          <w:szCs w:val="22"/>
        </w:rPr>
      </w:pPr>
      <w:r w:rsidRPr="006A7496">
        <w:rPr>
          <w:sz w:val="22"/>
          <w:szCs w:val="22"/>
        </w:rPr>
        <w:t xml:space="preserve">Izvajalec mora takoj po pisnem pozivu naročnika na zavarovalno polico dodati premoženje, na katerem je DUTB pridobila lastninsko pravico, po cenah zavarovanja, ki so </w:t>
      </w:r>
      <w:r w:rsidRPr="006A7496">
        <w:rPr>
          <w:sz w:val="22"/>
          <w:szCs w:val="22"/>
        </w:rPr>
        <w:lastRenderedPageBreak/>
        <w:t xml:space="preserve">določene v ponudbenem predračunu, v kolikor posamezno premoženje ne presega vrednosti 60 milijonov evrov in je na območju </w:t>
      </w:r>
      <w:r>
        <w:rPr>
          <w:sz w:val="22"/>
          <w:szCs w:val="22"/>
        </w:rPr>
        <w:t>R</w:t>
      </w:r>
      <w:r w:rsidRPr="006A7496">
        <w:rPr>
          <w:sz w:val="22"/>
          <w:szCs w:val="22"/>
        </w:rPr>
        <w:t>epublike Slovenije</w:t>
      </w:r>
      <w:r w:rsidRPr="002F00E8">
        <w:rPr>
          <w:rFonts w:eastAsia="Calibri" w:cs="Times New Roman"/>
          <w:sz w:val="22"/>
          <w:szCs w:val="22"/>
        </w:rPr>
        <w:t>.</w:t>
      </w:r>
    </w:p>
    <w:p w14:paraId="48E92692" w14:textId="77777777" w:rsidR="002547DF" w:rsidRPr="002F00E8" w:rsidRDefault="002547DF" w:rsidP="002547DF">
      <w:pPr>
        <w:widowControl/>
        <w:spacing w:after="0"/>
        <w:rPr>
          <w:rFonts w:eastAsia="Calibri" w:cs="Times New Roman"/>
          <w:sz w:val="22"/>
          <w:szCs w:val="22"/>
        </w:rPr>
      </w:pPr>
    </w:p>
    <w:p w14:paraId="337998FD" w14:textId="77777777" w:rsidR="002547DF" w:rsidRDefault="002547DF" w:rsidP="002547DF">
      <w:pPr>
        <w:widowControl/>
        <w:spacing w:after="0"/>
        <w:rPr>
          <w:rFonts w:eastAsia="Calibri" w:cs="Times New Roman"/>
          <w:sz w:val="22"/>
          <w:szCs w:val="22"/>
        </w:rPr>
      </w:pPr>
      <w:r w:rsidRPr="00390913">
        <w:rPr>
          <w:rFonts w:eastAsia="Calibri" w:cs="Times New Roman"/>
          <w:sz w:val="22"/>
          <w:szCs w:val="22"/>
        </w:rPr>
        <w:t>Izvajalec mora takoj po pisnem</w:t>
      </w:r>
      <w:r>
        <w:rPr>
          <w:rFonts w:eastAsia="Calibri" w:cs="Times New Roman"/>
          <w:sz w:val="22"/>
          <w:szCs w:val="22"/>
        </w:rPr>
        <w:t xml:space="preserve"> </w:t>
      </w:r>
      <w:r w:rsidRPr="002F00E8">
        <w:rPr>
          <w:rFonts w:eastAsia="Calibri" w:cs="Times New Roman"/>
          <w:sz w:val="22"/>
          <w:szCs w:val="22"/>
        </w:rPr>
        <w:t>pozivu naročnika iz zavarovalne police umakniti premoženje (nepremičnino, zemljišče, …), na katerem DUTB nima več lastninske pravice, in prenehati z obračunavanjem premije.</w:t>
      </w:r>
    </w:p>
    <w:p w14:paraId="5AEEF59B" w14:textId="77777777" w:rsidR="002E65CD" w:rsidRDefault="002E65CD" w:rsidP="002547DF">
      <w:pPr>
        <w:widowControl/>
        <w:spacing w:after="0"/>
        <w:rPr>
          <w:rFonts w:eastAsia="Calibri" w:cs="Times New Roman"/>
          <w:sz w:val="22"/>
          <w:szCs w:val="22"/>
        </w:rPr>
      </w:pPr>
    </w:p>
    <w:p w14:paraId="1C511107"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 SPREMEMBE CEN</w:t>
      </w:r>
    </w:p>
    <w:p w14:paraId="6D070B9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7. člen</w:t>
      </w:r>
    </w:p>
    <w:p w14:paraId="425475B9" w14:textId="77777777" w:rsidR="002547DF" w:rsidRPr="002F00E8" w:rsidRDefault="002547DF" w:rsidP="002547DF">
      <w:pPr>
        <w:widowControl/>
        <w:spacing w:after="0"/>
        <w:rPr>
          <w:rFonts w:eastAsia="Calibri" w:cs="Times New Roman"/>
          <w:sz w:val="22"/>
          <w:szCs w:val="22"/>
        </w:rPr>
      </w:pPr>
    </w:p>
    <w:p w14:paraId="3D351A57" w14:textId="77777777" w:rsidR="002547DF" w:rsidRPr="002F00E8" w:rsidRDefault="002547DF" w:rsidP="002547DF">
      <w:pPr>
        <w:widowControl/>
        <w:spacing w:after="0"/>
        <w:rPr>
          <w:rFonts w:eastAsia="Calibri" w:cs="Times New Roman"/>
          <w:sz w:val="22"/>
          <w:szCs w:val="22"/>
        </w:rPr>
      </w:pPr>
      <w:r w:rsidRPr="00787A27">
        <w:rPr>
          <w:rFonts w:eastAsia="Calibri" w:cs="Times New Roman"/>
          <w:sz w:val="22"/>
          <w:szCs w:val="22"/>
        </w:rPr>
        <w:t>Premijske stopnje in s tem premije</w:t>
      </w:r>
      <w:r w:rsidRPr="002F00E8">
        <w:rPr>
          <w:rFonts w:eastAsia="Calibri" w:cs="Times New Roman"/>
          <w:sz w:val="22"/>
          <w:szCs w:val="22"/>
        </w:rPr>
        <w:t xml:space="preserve"> za zavarovanje premoženja po ponudbenem predračunu so fiksne in se v času veljavnosti te pogodbe ne smejo spremeniti.</w:t>
      </w:r>
    </w:p>
    <w:p w14:paraId="3940572B" w14:textId="77777777" w:rsidR="002547DF" w:rsidRPr="002F00E8" w:rsidRDefault="002547DF" w:rsidP="002547DF">
      <w:pPr>
        <w:widowControl/>
        <w:spacing w:after="0"/>
        <w:rPr>
          <w:rFonts w:eastAsia="Calibri" w:cs="Times New Roman"/>
          <w:sz w:val="22"/>
          <w:szCs w:val="22"/>
        </w:rPr>
      </w:pPr>
    </w:p>
    <w:p w14:paraId="745CE51C" w14:textId="77777777" w:rsidR="002547DF" w:rsidRPr="002F00E8" w:rsidRDefault="002547DF" w:rsidP="002547DF">
      <w:pPr>
        <w:widowControl/>
        <w:spacing w:after="0"/>
        <w:rPr>
          <w:rFonts w:eastAsia="Calibri" w:cs="Times New Roman"/>
          <w:sz w:val="22"/>
          <w:szCs w:val="22"/>
        </w:rPr>
      </w:pPr>
      <w:r w:rsidRPr="00787A27">
        <w:rPr>
          <w:rFonts w:eastAsia="Calibri" w:cs="Times New Roman"/>
          <w:sz w:val="22"/>
          <w:szCs w:val="22"/>
        </w:rPr>
        <w:t xml:space="preserve">V času veljavnosti te pogodbe ni dopusten vpliv škodnega dogodka (bonus oz. </w:t>
      </w:r>
      <w:proofErr w:type="spellStart"/>
      <w:r w:rsidRPr="00787A27">
        <w:rPr>
          <w:rFonts w:eastAsia="Calibri" w:cs="Times New Roman"/>
          <w:sz w:val="22"/>
          <w:szCs w:val="22"/>
        </w:rPr>
        <w:t>malus</w:t>
      </w:r>
      <w:proofErr w:type="spellEnd"/>
      <w:r w:rsidRPr="00787A27">
        <w:rPr>
          <w:rFonts w:eastAsia="Calibri" w:cs="Times New Roman"/>
          <w:sz w:val="22"/>
          <w:szCs w:val="22"/>
        </w:rPr>
        <w:t>) na premijo.</w:t>
      </w:r>
    </w:p>
    <w:p w14:paraId="2ACE50DE" w14:textId="77777777" w:rsidR="002547DF" w:rsidRPr="002F00E8" w:rsidRDefault="002547DF" w:rsidP="002547DF">
      <w:pPr>
        <w:widowControl/>
        <w:spacing w:after="0"/>
        <w:rPr>
          <w:rFonts w:eastAsia="Calibri" w:cs="Times New Roman"/>
          <w:sz w:val="22"/>
          <w:szCs w:val="22"/>
        </w:rPr>
      </w:pPr>
    </w:p>
    <w:p w14:paraId="48012B7D"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VII. NAČIN PLAČILA</w:t>
      </w:r>
    </w:p>
    <w:p w14:paraId="6FEE4841"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8. člen</w:t>
      </w:r>
    </w:p>
    <w:p w14:paraId="2356CA65" w14:textId="77777777" w:rsidR="002547DF" w:rsidRPr="002F00E8" w:rsidRDefault="002547DF" w:rsidP="002547DF">
      <w:pPr>
        <w:widowControl/>
        <w:spacing w:after="0"/>
        <w:rPr>
          <w:rFonts w:eastAsia="Calibri" w:cs="Times New Roman"/>
          <w:sz w:val="22"/>
          <w:szCs w:val="22"/>
        </w:rPr>
      </w:pPr>
    </w:p>
    <w:p w14:paraId="539F4401" w14:textId="77777777" w:rsidR="002547DF" w:rsidRPr="002F00E8" w:rsidRDefault="002547DF" w:rsidP="002547DF">
      <w:pPr>
        <w:widowControl/>
        <w:spacing w:after="0"/>
        <w:rPr>
          <w:rFonts w:eastAsia="Calibri" w:cs="Times New Roman"/>
          <w:sz w:val="22"/>
          <w:szCs w:val="22"/>
        </w:rPr>
      </w:pPr>
      <w:r>
        <w:rPr>
          <w:rFonts w:eastAsia="Calibri" w:cs="Times New Roman"/>
          <w:sz w:val="22"/>
          <w:szCs w:val="22"/>
        </w:rPr>
        <w:t>Letne p</w:t>
      </w:r>
      <w:r w:rsidRPr="002F00E8">
        <w:rPr>
          <w:rFonts w:eastAsia="Calibri" w:cs="Times New Roman"/>
          <w:sz w:val="22"/>
          <w:szCs w:val="22"/>
        </w:rPr>
        <w:t xml:space="preserve">remije na podlagi sklenjene zavarovalne police bo naročnik plačeval po mesečnih anuitetah. Plačilo bo izvedel v roku 30 (tridesetih) dni od prejema pravilno izstavljenega računa z nakazilom na transakcijski račun izvajalca št. </w:t>
      </w:r>
      <w:r>
        <w:rPr>
          <w:rFonts w:eastAsia="Calibri" w:cs="Times New Roman"/>
          <w:sz w:val="22"/>
          <w:szCs w:val="22"/>
        </w:rPr>
        <w:t>_____________</w:t>
      </w:r>
      <w:r w:rsidRPr="002F00E8">
        <w:rPr>
          <w:rFonts w:eastAsia="Calibri" w:cs="Times New Roman"/>
          <w:sz w:val="22"/>
          <w:szCs w:val="22"/>
        </w:rPr>
        <w:t>, odprt pri banki</w:t>
      </w:r>
      <w:r>
        <w:rPr>
          <w:rFonts w:eastAsia="Calibri" w:cs="Times New Roman"/>
          <w:sz w:val="22"/>
          <w:szCs w:val="22"/>
        </w:rPr>
        <w:t xml:space="preserve"> ____________</w:t>
      </w:r>
      <w:r w:rsidRPr="002F00E8">
        <w:rPr>
          <w:rFonts w:eastAsia="Calibri" w:cs="Times New Roman"/>
          <w:sz w:val="22"/>
          <w:szCs w:val="22"/>
        </w:rPr>
        <w:t xml:space="preserve"> </w:t>
      </w:r>
    </w:p>
    <w:p w14:paraId="2000C6DD" w14:textId="77777777" w:rsidR="002547DF" w:rsidRPr="002F00E8" w:rsidRDefault="002547DF" w:rsidP="002547DF">
      <w:pPr>
        <w:widowControl/>
        <w:spacing w:after="0"/>
        <w:rPr>
          <w:rFonts w:eastAsia="Calibri" w:cs="Times New Roman"/>
          <w:sz w:val="22"/>
          <w:szCs w:val="22"/>
        </w:rPr>
      </w:pPr>
    </w:p>
    <w:p w14:paraId="58D9C05C"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Izvajalec mora na izstavljenem računu navesti številko te pogodbe ter številko zavarovalne police, na podlagi katere se izdaja. Izvajalec mora računu priložiti specifikacijo z opisom zavarovalnih premij in ločeno navedbo škodnih dogodkov, ki jih je obravnaval. Ta specifikacija je priloga računa in podlaga za izplačilo.</w:t>
      </w:r>
    </w:p>
    <w:p w14:paraId="34B56C7A" w14:textId="77777777" w:rsidR="002547DF" w:rsidRPr="002F00E8" w:rsidRDefault="002547DF" w:rsidP="002547DF">
      <w:pPr>
        <w:widowControl/>
        <w:spacing w:after="0"/>
        <w:rPr>
          <w:rFonts w:eastAsia="Calibri" w:cs="Times New Roman"/>
          <w:sz w:val="22"/>
          <w:szCs w:val="22"/>
        </w:rPr>
      </w:pPr>
    </w:p>
    <w:p w14:paraId="2F0F631B"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Naročnik lahko v roku 8 (osmih) dni po prejemu pravilno izstavljenega računa izvajalcu sporoči morebitne nepravilnosti in pomanjkljivosti ter v enakem roku račun obrazloženo zavrne.</w:t>
      </w:r>
    </w:p>
    <w:p w14:paraId="7C59D407" w14:textId="77777777" w:rsidR="002547DF" w:rsidRPr="002F00E8" w:rsidRDefault="002547DF" w:rsidP="002547DF">
      <w:pPr>
        <w:widowControl/>
        <w:spacing w:after="0"/>
        <w:rPr>
          <w:rFonts w:eastAsia="Calibri" w:cs="Times New Roman"/>
          <w:sz w:val="22"/>
          <w:szCs w:val="22"/>
        </w:rPr>
      </w:pPr>
    </w:p>
    <w:p w14:paraId="1D280CDA"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zamude s plačilom izvajalec naročniku obračuna zakonite zamudne obresti.</w:t>
      </w:r>
    </w:p>
    <w:p w14:paraId="2481C7DC" w14:textId="77777777" w:rsidR="002547DF" w:rsidRPr="002F00E8" w:rsidRDefault="002547DF" w:rsidP="002547DF">
      <w:pPr>
        <w:widowControl/>
        <w:spacing w:after="0"/>
        <w:rPr>
          <w:rFonts w:eastAsia="Calibri" w:cs="Times New Roman"/>
          <w:sz w:val="22"/>
          <w:szCs w:val="22"/>
        </w:rPr>
      </w:pPr>
    </w:p>
    <w:p w14:paraId="21DD136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VIII. OBVEZNOSTI IZVAJALCA</w:t>
      </w:r>
    </w:p>
    <w:p w14:paraId="393DE6AE"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9. člen</w:t>
      </w:r>
    </w:p>
    <w:p w14:paraId="16C764A6" w14:textId="77777777" w:rsidR="002547DF" w:rsidRPr="002F00E8" w:rsidRDefault="002547DF" w:rsidP="002547DF">
      <w:pPr>
        <w:widowControl/>
        <w:spacing w:after="0"/>
        <w:rPr>
          <w:rFonts w:eastAsia="Calibri" w:cs="Times New Roman"/>
          <w:sz w:val="22"/>
          <w:szCs w:val="22"/>
        </w:rPr>
      </w:pPr>
    </w:p>
    <w:p w14:paraId="7A6CFA0F"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(1) Izvajalec se s podpisom tega okvirnega sporazuma zavezuje:</w:t>
      </w:r>
    </w:p>
    <w:p w14:paraId="41C215C6"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prevzete obveznosti izvajal gospodarno in s standardom skrbnosti dobrega strokovnjaka, v skladu z vsemi veljavnimi pravnimi predpisi, tehničnimi predpisi, standardi in normativi;</w:t>
      </w:r>
    </w:p>
    <w:p w14:paraId="4DCA1E60"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prevzete obveznosti izvrševal v korist naročnika;</w:t>
      </w:r>
    </w:p>
    <w:p w14:paraId="5DFC33B9"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lastRenderedPageBreak/>
        <w:t>da bo sproti pisno obveščal naročnika o novih situacijah, ki bi lahko kakorkoli vplivale na izvajanje obveznosti po tej pogodbi;</w:t>
      </w:r>
    </w:p>
    <w:p w14:paraId="2F591ACC"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ukrenil vse potrebno, da se obveznosti po tej pogodbi izvršijo v dogovorjenih rokih;</w:t>
      </w:r>
    </w:p>
    <w:p w14:paraId="0865CEBE"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v roku 15 (petnajstih) dni po podpisu te pogodbe z naročnikom sklenil zavarovalno polico za tisto premoženje, ki je že v lasti družbe DUTB;</w:t>
      </w:r>
    </w:p>
    <w:p w14:paraId="44B8FF34" w14:textId="77777777" w:rsidR="002547DF" w:rsidRPr="00390913" w:rsidRDefault="002547DF" w:rsidP="002547DF">
      <w:pPr>
        <w:widowControl/>
        <w:numPr>
          <w:ilvl w:val="0"/>
          <w:numId w:val="27"/>
        </w:numPr>
        <w:spacing w:after="0"/>
        <w:contextualSpacing/>
        <w:rPr>
          <w:rFonts w:eastAsia="Calibri" w:cs="Times New Roman"/>
          <w:sz w:val="22"/>
          <w:szCs w:val="22"/>
        </w:rPr>
      </w:pPr>
      <w:r w:rsidRPr="00390913">
        <w:rPr>
          <w:rFonts w:eastAsia="Calibri" w:cs="Times New Roman"/>
          <w:sz w:val="22"/>
          <w:szCs w:val="22"/>
        </w:rPr>
        <w:t>da bo takoj po pisnem pozivu naročnika na zavarovalno polico dodal premoženje, na katerem je družba DUTB pridobila lastninsko pravico, kot je določeno s to pogodbo;</w:t>
      </w:r>
    </w:p>
    <w:p w14:paraId="08233FDE" w14:textId="77777777" w:rsidR="002547DF" w:rsidRPr="00390913" w:rsidRDefault="002547DF" w:rsidP="002547DF">
      <w:pPr>
        <w:widowControl/>
        <w:numPr>
          <w:ilvl w:val="0"/>
          <w:numId w:val="27"/>
        </w:numPr>
        <w:spacing w:after="0"/>
        <w:contextualSpacing/>
        <w:rPr>
          <w:rFonts w:eastAsia="Calibri" w:cs="Times New Roman"/>
          <w:sz w:val="22"/>
          <w:szCs w:val="22"/>
        </w:rPr>
      </w:pPr>
      <w:r w:rsidRPr="00390913">
        <w:rPr>
          <w:rFonts w:eastAsia="Calibri" w:cs="Times New Roman"/>
          <w:sz w:val="22"/>
          <w:szCs w:val="22"/>
        </w:rPr>
        <w:t>da bo takoj po pisnem pozivu naročnika z zavarovalne police umaknil premoženje, na katerem DUTB nima več lastninske pravice ter prenehal obračunavati premijo;</w:t>
      </w:r>
    </w:p>
    <w:p w14:paraId="4B55D02F"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podatke, ki jih bo pridobil na podlagi te pogodbe, varoval v skladu z vsemi veljavnimi predpisi o varstvu osebnih podatkov in poslovnih skrivnosti ter določbami o zaupnosti podatkov po tej pogodbi;</w:t>
      </w:r>
    </w:p>
    <w:p w14:paraId="36207F2E"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naročniku omogočil ustrezen nadzor nad izvrševanjem prevzetih obveznosti;</w:t>
      </w:r>
    </w:p>
    <w:p w14:paraId="17BBD4F7"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naročniku na njegovo zahtevo posredoval pisna pojasnila in vso vsebinsko, finančno in pravno dokumentacijo v zvezi z izvrševanjem obveznosti po tej pogodbi;</w:t>
      </w:r>
    </w:p>
    <w:p w14:paraId="1BE5C5A0"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ne glede na vrsto in lokacijo škodnega dogodka, opravil ogled škodnega dogodka kjerkoli v Sloveniji v največ 24 urah po prijavi škodnega dogodka.</w:t>
      </w:r>
    </w:p>
    <w:p w14:paraId="58DB3FF3" w14:textId="77777777" w:rsidR="002547DF" w:rsidRPr="002F00E8" w:rsidRDefault="002547DF" w:rsidP="002547DF">
      <w:pPr>
        <w:widowControl/>
        <w:spacing w:after="0"/>
        <w:rPr>
          <w:rFonts w:eastAsia="Calibri" w:cs="Times New Roman"/>
          <w:sz w:val="22"/>
          <w:szCs w:val="22"/>
        </w:rPr>
      </w:pPr>
    </w:p>
    <w:p w14:paraId="6E31294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Če bi naročnik od izvajalca zahteval storitev, ki predstavlja kršitev veljavnih pravnih predpisov ali s katero bi bila naročniku, izvajalcu ali tretji osebi povzročena nesorazmerna škoda, lahko izvajalec naročilo odkloni, ne da bi s tem kršil pogodbena določila. Breme dokazovanja je na izvajalcu.</w:t>
      </w:r>
    </w:p>
    <w:p w14:paraId="6F09D7D1" w14:textId="77777777" w:rsidR="002547DF" w:rsidRPr="002F00E8" w:rsidRDefault="002547DF" w:rsidP="002547DF">
      <w:pPr>
        <w:widowControl/>
        <w:spacing w:after="0"/>
        <w:rPr>
          <w:rFonts w:eastAsia="Calibri" w:cs="Times New Roman"/>
          <w:sz w:val="22"/>
          <w:szCs w:val="22"/>
        </w:rPr>
      </w:pPr>
    </w:p>
    <w:p w14:paraId="67A96855"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Če bi naročnik od izvajalca zahteval storitev, ki ne omogoča strokovno optimalne izvedbe oz. zahteva rešitve, ki niso v skladu s stroko, mora izvajalec naročnika na to pisno opozoriti. Če naročnik vztraja pri prvotnem naročilu, ga je izvajalec dolžan izpolniti.</w:t>
      </w:r>
    </w:p>
    <w:p w14:paraId="69146502" w14:textId="77777777" w:rsidR="002547DF" w:rsidRPr="002F00E8" w:rsidRDefault="002547DF" w:rsidP="002547DF">
      <w:pPr>
        <w:widowControl/>
        <w:spacing w:after="0"/>
        <w:rPr>
          <w:rFonts w:eastAsia="Calibri" w:cs="Times New Roman"/>
          <w:sz w:val="22"/>
          <w:szCs w:val="22"/>
        </w:rPr>
      </w:pPr>
    </w:p>
    <w:p w14:paraId="4E73FFA7"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X. OBVEZNOSTI NAROČNIKA</w:t>
      </w:r>
    </w:p>
    <w:p w14:paraId="53238228"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0</w:t>
      </w:r>
      <w:r w:rsidRPr="002F00E8">
        <w:rPr>
          <w:rFonts w:eastAsia="Calibri" w:cs="Times New Roman"/>
          <w:b/>
          <w:sz w:val="22"/>
          <w:szCs w:val="22"/>
        </w:rPr>
        <w:t>. člen</w:t>
      </w:r>
    </w:p>
    <w:p w14:paraId="1445263B" w14:textId="77777777" w:rsidR="002547DF" w:rsidRPr="002F00E8" w:rsidRDefault="002547DF" w:rsidP="002547DF">
      <w:pPr>
        <w:widowControl/>
        <w:spacing w:after="0"/>
        <w:rPr>
          <w:rFonts w:eastAsia="Calibri" w:cs="Times New Roman"/>
          <w:sz w:val="22"/>
          <w:szCs w:val="22"/>
        </w:rPr>
      </w:pPr>
    </w:p>
    <w:p w14:paraId="3BD855EA"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Naročnik se s podpisom te pogodbe zavezuje:</w:t>
      </w:r>
    </w:p>
    <w:p w14:paraId="7564B97D" w14:textId="77777777" w:rsidR="002547DF" w:rsidRPr="002F00E8" w:rsidRDefault="002547DF" w:rsidP="002547DF">
      <w:pPr>
        <w:widowControl/>
        <w:numPr>
          <w:ilvl w:val="0"/>
          <w:numId w:val="28"/>
        </w:numPr>
        <w:spacing w:after="0"/>
        <w:contextualSpacing/>
        <w:rPr>
          <w:rFonts w:eastAsia="Calibri" w:cs="Times New Roman"/>
          <w:sz w:val="22"/>
          <w:szCs w:val="22"/>
        </w:rPr>
      </w:pPr>
      <w:r w:rsidRPr="002F00E8">
        <w:rPr>
          <w:rFonts w:eastAsia="Calibri" w:cs="Times New Roman"/>
          <w:sz w:val="22"/>
          <w:szCs w:val="22"/>
        </w:rPr>
        <w:t>da bo na podlagi sklenjenih zavarovalnih polic redno plačeval premije;</w:t>
      </w:r>
    </w:p>
    <w:p w14:paraId="342CD531" w14:textId="77777777" w:rsidR="002547DF" w:rsidRPr="002F00E8" w:rsidRDefault="002547DF" w:rsidP="002547DF">
      <w:pPr>
        <w:widowControl/>
        <w:numPr>
          <w:ilvl w:val="0"/>
          <w:numId w:val="28"/>
        </w:numPr>
        <w:spacing w:after="0"/>
        <w:contextualSpacing/>
        <w:rPr>
          <w:rFonts w:eastAsia="Calibri" w:cs="Times New Roman"/>
          <w:sz w:val="22"/>
          <w:szCs w:val="22"/>
        </w:rPr>
      </w:pPr>
      <w:r w:rsidRPr="002F00E8">
        <w:rPr>
          <w:rFonts w:eastAsia="Calibri" w:cs="Times New Roman"/>
          <w:sz w:val="22"/>
          <w:szCs w:val="22"/>
        </w:rPr>
        <w:t>da bo izvajalcu dal na razpolago tiste podatke, ki so neizogibno potrebni za pravilno in kvalitetno izvedbo izvajalčevih obveznosti;</w:t>
      </w:r>
    </w:p>
    <w:p w14:paraId="36FB781E" w14:textId="77777777" w:rsidR="002547DF" w:rsidRPr="002F00E8" w:rsidRDefault="002547DF" w:rsidP="002547DF">
      <w:pPr>
        <w:widowControl/>
        <w:numPr>
          <w:ilvl w:val="0"/>
          <w:numId w:val="28"/>
        </w:numPr>
        <w:spacing w:after="0"/>
        <w:ind w:left="714" w:hanging="357"/>
        <w:rPr>
          <w:rFonts w:eastAsia="Calibri" w:cs="Times New Roman"/>
          <w:sz w:val="22"/>
          <w:szCs w:val="22"/>
        </w:rPr>
      </w:pPr>
      <w:r w:rsidRPr="002F00E8">
        <w:rPr>
          <w:rFonts w:eastAsia="Calibri" w:cs="Times New Roman"/>
          <w:sz w:val="22"/>
          <w:szCs w:val="22"/>
        </w:rPr>
        <w:t>da bo izvajal prijave škod na dokumentiran način s podatki, ki so potrebni za ažuren obračun in izplačilo škode ter da bo izvajalčevemu cenilcu omogočil ogled poškodovane nepremičnine.</w:t>
      </w:r>
    </w:p>
    <w:p w14:paraId="7962F97B" w14:textId="2E7F056C" w:rsidR="002D731E" w:rsidRDefault="002D731E" w:rsidP="002547DF">
      <w:pPr>
        <w:widowControl/>
        <w:spacing w:after="0"/>
        <w:jc w:val="left"/>
        <w:rPr>
          <w:rFonts w:eastAsia="Calibri" w:cs="Times New Roman"/>
          <w:b/>
          <w:sz w:val="22"/>
          <w:szCs w:val="22"/>
        </w:rPr>
      </w:pPr>
    </w:p>
    <w:p w14:paraId="59FFCBD6" w14:textId="77777777" w:rsidR="005E18C7" w:rsidRPr="002F00E8" w:rsidRDefault="005E18C7" w:rsidP="002547DF">
      <w:pPr>
        <w:widowControl/>
        <w:spacing w:after="0"/>
        <w:jc w:val="left"/>
        <w:rPr>
          <w:rFonts w:eastAsia="Calibri" w:cs="Times New Roman"/>
          <w:b/>
          <w:sz w:val="22"/>
          <w:szCs w:val="22"/>
        </w:rPr>
      </w:pPr>
    </w:p>
    <w:p w14:paraId="5B9B5658" w14:textId="77777777" w:rsidR="002547DF" w:rsidRPr="002F00E8" w:rsidRDefault="002547DF" w:rsidP="002547DF">
      <w:pPr>
        <w:widowControl/>
        <w:tabs>
          <w:tab w:val="left" w:pos="3243"/>
        </w:tabs>
        <w:spacing w:after="0"/>
        <w:jc w:val="center"/>
        <w:rPr>
          <w:rFonts w:eastAsia="Calibri" w:cs="Times New Roman"/>
          <w:b/>
          <w:sz w:val="22"/>
          <w:szCs w:val="22"/>
        </w:rPr>
      </w:pPr>
      <w:r w:rsidRPr="002F00E8">
        <w:rPr>
          <w:rFonts w:eastAsia="Calibri" w:cs="Times New Roman"/>
          <w:b/>
          <w:sz w:val="22"/>
          <w:szCs w:val="22"/>
        </w:rPr>
        <w:lastRenderedPageBreak/>
        <w:t>XI. POSTOPEK PRIJAVE ŠKODE IN IZPLAČILA ZAVAROVALNINE</w:t>
      </w:r>
    </w:p>
    <w:p w14:paraId="714C5105"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1</w:t>
      </w:r>
      <w:r w:rsidRPr="002F00E8">
        <w:rPr>
          <w:rFonts w:eastAsia="Calibri" w:cs="Times New Roman"/>
          <w:b/>
          <w:sz w:val="22"/>
          <w:szCs w:val="22"/>
        </w:rPr>
        <w:t>. člen</w:t>
      </w:r>
    </w:p>
    <w:p w14:paraId="17CD31F7" w14:textId="77777777" w:rsidR="002547DF" w:rsidRPr="002F00E8" w:rsidRDefault="002547DF" w:rsidP="002547DF">
      <w:pPr>
        <w:widowControl/>
        <w:spacing w:after="0"/>
        <w:rPr>
          <w:rFonts w:eastAsia="Calibri" w:cs="Times New Roman"/>
          <w:sz w:val="22"/>
          <w:szCs w:val="22"/>
        </w:rPr>
      </w:pPr>
    </w:p>
    <w:p w14:paraId="3602A207"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nastopa zavarovalnega primera, je naročnik dolžan o tem obvestiti izvajalca v 15 (petnajstih) dneh od ugotovitve zavarovalnega primera in mu posredovati vse potrebne podatke in dokumentacijo (v nadaljevanju: prijava). Če je izvajalec mnenja, da je posredovana dokumentacija nepopolna, mora o tem v 7 (sedmih) dneh obvestiti naročnika in zahtevati popolno dokumentacijo. Če izvajalec v 7 (sedmih) dneh ne obvesti naročnika, da je po njegovem mnenju dokumentacija nepopolna, se dokumentacija šteje za popolno.</w:t>
      </w:r>
    </w:p>
    <w:p w14:paraId="1E0EC375" w14:textId="77777777" w:rsidR="002547DF" w:rsidRPr="002F00E8" w:rsidRDefault="002547DF" w:rsidP="002547DF">
      <w:pPr>
        <w:widowControl/>
        <w:spacing w:after="0"/>
        <w:rPr>
          <w:rFonts w:eastAsia="Calibri" w:cs="Times New Roman"/>
          <w:sz w:val="22"/>
          <w:szCs w:val="22"/>
        </w:rPr>
      </w:pPr>
    </w:p>
    <w:p w14:paraId="376D1BF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Izvajalec mora naročniku izplačati zavarovalnino v 14 (štirinajstih) dneh od prejema popolne dokumentacije. </w:t>
      </w:r>
      <w:r w:rsidRPr="006555C2">
        <w:rPr>
          <w:sz w:val="22"/>
          <w:szCs w:val="22"/>
        </w:rPr>
        <w:t xml:space="preserve">V kolikor je za ugotovitev obstoja obveznosti </w:t>
      </w:r>
      <w:r>
        <w:rPr>
          <w:sz w:val="22"/>
          <w:szCs w:val="22"/>
        </w:rPr>
        <w:t>i</w:t>
      </w:r>
      <w:r w:rsidRPr="006555C2">
        <w:rPr>
          <w:sz w:val="22"/>
          <w:szCs w:val="22"/>
        </w:rPr>
        <w:t>zvajalca ali njenega zneska potreben daljši čas, začne predhodno določen rok teči od dneva, ko sta bila ugotovljena obstoj in znesek obveznosti izvajalca</w:t>
      </w:r>
      <w:r>
        <w:rPr>
          <w:sz w:val="22"/>
          <w:szCs w:val="22"/>
        </w:rPr>
        <w:t>.</w:t>
      </w:r>
      <w:r w:rsidRPr="002F00E8">
        <w:rPr>
          <w:rFonts w:eastAsia="Calibri" w:cs="Times New Roman"/>
          <w:sz w:val="22"/>
          <w:szCs w:val="22"/>
        </w:rPr>
        <w:t xml:space="preserve"> V primeru izvajalčeve zamude s plačilom ima naročnik pravico zaračunati zakonite zamudne obresti. Če izvajalec z izplačilom zavarovalnine zamuja več kot 30 (trideset) dni, lahko naročnik razdre pogodbo s takojšnjim učinkom in unovči bančno garancijo za dobro izvedbo pogodbenih obveznosti. </w:t>
      </w:r>
    </w:p>
    <w:p w14:paraId="6FD6E955" w14:textId="77777777" w:rsidR="002547DF" w:rsidRPr="002F00E8" w:rsidRDefault="002547DF" w:rsidP="002547DF">
      <w:pPr>
        <w:widowControl/>
        <w:spacing w:after="0"/>
        <w:rPr>
          <w:rFonts w:eastAsia="Calibri" w:cs="Times New Roman"/>
          <w:sz w:val="22"/>
          <w:szCs w:val="22"/>
        </w:rPr>
      </w:pPr>
    </w:p>
    <w:p w14:paraId="22C265D4"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XII. FINANČNO ZAVAROVANJE ZA DOBRO IZVEDBO POGODBENIH OBVEZNOSTI</w:t>
      </w:r>
    </w:p>
    <w:p w14:paraId="16C94AEA"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2</w:t>
      </w:r>
      <w:r w:rsidRPr="002F00E8">
        <w:rPr>
          <w:rFonts w:eastAsia="Calibri" w:cs="Times New Roman"/>
          <w:b/>
          <w:sz w:val="22"/>
          <w:szCs w:val="22"/>
        </w:rPr>
        <w:t>. člen</w:t>
      </w:r>
    </w:p>
    <w:p w14:paraId="434B9EC4" w14:textId="77777777" w:rsidR="002547DF" w:rsidRPr="002F00E8" w:rsidRDefault="002547DF" w:rsidP="002547DF">
      <w:pPr>
        <w:widowControl/>
        <w:spacing w:after="0"/>
        <w:rPr>
          <w:rFonts w:eastAsia="Calibri" w:cs="Times New Roman"/>
          <w:sz w:val="22"/>
          <w:szCs w:val="22"/>
        </w:rPr>
      </w:pPr>
    </w:p>
    <w:p w14:paraId="75D28298" w14:textId="77777777" w:rsidR="005F588A" w:rsidRPr="005F588A" w:rsidRDefault="002547DF" w:rsidP="002547DF">
      <w:pPr>
        <w:rPr>
          <w:sz w:val="22"/>
          <w:szCs w:val="22"/>
        </w:rPr>
      </w:pPr>
      <w:r w:rsidRPr="002F00E8">
        <w:rPr>
          <w:sz w:val="22"/>
          <w:szCs w:val="22"/>
        </w:rPr>
        <w:t xml:space="preserve">Izvajalec mora najkasneje v osmih dneh od prejema podpisanega izvoda te pogodbe s strani naročnika, kot pogoj za veljavnost pogodbe, naročniku izročiti zavarovanje v obliki </w:t>
      </w:r>
      <w:r w:rsidR="005F588A" w:rsidRPr="007C15E3">
        <w:rPr>
          <w:sz w:val="22"/>
          <w:szCs w:val="22"/>
        </w:rPr>
        <w:t>bančn</w:t>
      </w:r>
      <w:r w:rsidR="005F588A">
        <w:rPr>
          <w:sz w:val="22"/>
          <w:szCs w:val="22"/>
        </w:rPr>
        <w:t>e</w:t>
      </w:r>
      <w:r w:rsidR="005F588A" w:rsidRPr="007C15E3">
        <w:rPr>
          <w:sz w:val="22"/>
          <w:szCs w:val="22"/>
        </w:rPr>
        <w:t xml:space="preserve"> garancij</w:t>
      </w:r>
      <w:r w:rsidR="005F588A">
        <w:rPr>
          <w:sz w:val="22"/>
          <w:szCs w:val="22"/>
        </w:rPr>
        <w:t xml:space="preserve">e/kavcijskega zavarovanja/menice z menično izjavo, </w:t>
      </w:r>
      <w:r w:rsidRPr="005F588A">
        <w:rPr>
          <w:sz w:val="22"/>
          <w:szCs w:val="22"/>
        </w:rPr>
        <w:t xml:space="preserve">v višini 30.000,00 EUR, z veljavnostjo 60 dni po koncu trajanja te pogodbe. </w:t>
      </w:r>
    </w:p>
    <w:p w14:paraId="1829EB79" w14:textId="3362701C" w:rsidR="005F588A" w:rsidRDefault="005F588A" w:rsidP="005F588A">
      <w:pPr>
        <w:spacing w:after="0"/>
        <w:rPr>
          <w:sz w:val="22"/>
          <w:szCs w:val="22"/>
        </w:rPr>
      </w:pPr>
      <w:r>
        <w:rPr>
          <w:sz w:val="22"/>
          <w:szCs w:val="22"/>
        </w:rPr>
        <w:t xml:space="preserve">Če </w:t>
      </w:r>
      <w:r>
        <w:rPr>
          <w:rFonts w:ascii="Calibri" w:eastAsia="Calibri" w:hAnsi="Calibri"/>
          <w:sz w:val="22"/>
          <w:szCs w:val="22"/>
        </w:rPr>
        <w:t>izvajalec</w:t>
      </w:r>
      <w:r>
        <w:rPr>
          <w:sz w:val="22"/>
          <w:szCs w:val="22"/>
        </w:rPr>
        <w:t xml:space="preserve"> v roku iz prvega odstavka tega člena naročniku ne izroči bančne garancije/kavcijskega zavarovanja/menice z menično izjavo za dobro izvedbo pogodbenih obveznosti, pogodba preneha veljati.</w:t>
      </w:r>
    </w:p>
    <w:p w14:paraId="3F80154C" w14:textId="77777777" w:rsidR="005F588A" w:rsidRDefault="005F588A" w:rsidP="002547DF">
      <w:pPr>
        <w:spacing w:after="0"/>
        <w:rPr>
          <w:sz w:val="22"/>
          <w:szCs w:val="22"/>
        </w:rPr>
      </w:pPr>
    </w:p>
    <w:p w14:paraId="4A53357F" w14:textId="60267C6C" w:rsidR="002547DF" w:rsidRPr="002F00E8" w:rsidRDefault="002547DF" w:rsidP="002547DF">
      <w:pPr>
        <w:spacing w:after="0"/>
        <w:rPr>
          <w:sz w:val="22"/>
          <w:szCs w:val="22"/>
        </w:rPr>
      </w:pPr>
      <w:r w:rsidRPr="002F00E8">
        <w:rPr>
          <w:sz w:val="22"/>
          <w:szCs w:val="22"/>
        </w:rPr>
        <w:t>Naročnik lahko zavarovanje za dobro izvedbo pogodbenih obveznosti unovči pod pogoji:</w:t>
      </w:r>
    </w:p>
    <w:p w14:paraId="75381722" w14:textId="77777777" w:rsidR="002547DF" w:rsidRPr="002F00E8" w:rsidRDefault="002547DF" w:rsidP="002547DF">
      <w:pPr>
        <w:pStyle w:val="ListParagraph"/>
        <w:numPr>
          <w:ilvl w:val="0"/>
          <w:numId w:val="13"/>
        </w:numPr>
        <w:spacing w:after="0"/>
        <w:contextualSpacing w:val="0"/>
        <w:rPr>
          <w:sz w:val="22"/>
          <w:szCs w:val="22"/>
        </w:rPr>
      </w:pPr>
      <w:r w:rsidRPr="002F00E8">
        <w:rPr>
          <w:sz w:val="22"/>
          <w:szCs w:val="22"/>
        </w:rPr>
        <w:t>da izvajalec svojih obveznosti do naročnika ne izpolni skladno s to pogodbo,</w:t>
      </w:r>
    </w:p>
    <w:p w14:paraId="03DC76EE" w14:textId="77777777" w:rsidR="002547DF" w:rsidRPr="002F00E8" w:rsidRDefault="002547DF" w:rsidP="002547DF">
      <w:pPr>
        <w:pStyle w:val="ListParagraph"/>
        <w:numPr>
          <w:ilvl w:val="0"/>
          <w:numId w:val="13"/>
        </w:numPr>
        <w:spacing w:after="0"/>
        <w:contextualSpacing w:val="0"/>
        <w:rPr>
          <w:sz w:val="22"/>
          <w:szCs w:val="22"/>
        </w:rPr>
      </w:pPr>
      <w:r w:rsidRPr="002F00E8">
        <w:rPr>
          <w:sz w:val="22"/>
          <w:szCs w:val="22"/>
        </w:rPr>
        <w:t>če izvajalec preneha z izvajanjem predmeta javnega naročila;</w:t>
      </w:r>
    </w:p>
    <w:p w14:paraId="3BCB3A70" w14:textId="77777777" w:rsidR="002547DF" w:rsidRPr="002F00E8" w:rsidRDefault="002547DF" w:rsidP="002547DF">
      <w:pPr>
        <w:pStyle w:val="ListParagraph"/>
        <w:numPr>
          <w:ilvl w:val="0"/>
          <w:numId w:val="13"/>
        </w:numPr>
        <w:spacing w:after="0"/>
        <w:contextualSpacing w:val="0"/>
        <w:rPr>
          <w:rFonts w:eastAsia="Arial Unicode MS"/>
          <w:sz w:val="22"/>
          <w:szCs w:val="22"/>
          <w:lang w:eastAsia="sl-SI"/>
        </w:rPr>
      </w:pPr>
      <w:r w:rsidRPr="002F00E8">
        <w:rPr>
          <w:sz w:val="22"/>
          <w:szCs w:val="22"/>
        </w:rPr>
        <w:t>če bi naročnik odstopil od pogodbe zaradi kršitev pogodbenih obveznosti s strani izvajalca</w:t>
      </w:r>
      <w:r w:rsidRPr="002F00E8">
        <w:rPr>
          <w:rFonts w:eastAsia="Arial Unicode MS"/>
          <w:sz w:val="22"/>
          <w:szCs w:val="22"/>
          <w:lang w:eastAsia="sl-SI"/>
        </w:rPr>
        <w:t>.</w:t>
      </w:r>
    </w:p>
    <w:p w14:paraId="47BB6F60" w14:textId="77777777" w:rsidR="005F588A" w:rsidRPr="002F00E8" w:rsidRDefault="005F588A" w:rsidP="002547DF">
      <w:pPr>
        <w:widowControl/>
        <w:spacing w:after="0"/>
        <w:rPr>
          <w:rFonts w:eastAsia="Calibri" w:cs="Times New Roman"/>
          <w:sz w:val="22"/>
          <w:szCs w:val="22"/>
        </w:rPr>
      </w:pPr>
    </w:p>
    <w:p w14:paraId="1E368680"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XIII. ZAUPNOST PODATKOV</w:t>
      </w:r>
    </w:p>
    <w:p w14:paraId="2CD2A34F"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3</w:t>
      </w:r>
      <w:r w:rsidRPr="002F00E8">
        <w:rPr>
          <w:rFonts w:eastAsia="Calibri" w:cs="Times New Roman"/>
          <w:b/>
          <w:sz w:val="22"/>
          <w:szCs w:val="22"/>
        </w:rPr>
        <w:t>. člen</w:t>
      </w:r>
    </w:p>
    <w:p w14:paraId="27CFDA21" w14:textId="77777777" w:rsidR="002547DF" w:rsidRPr="002F00E8" w:rsidRDefault="002547DF" w:rsidP="002547DF">
      <w:pPr>
        <w:spacing w:after="0"/>
        <w:rPr>
          <w:rFonts w:cs="Arial"/>
          <w:sz w:val="22"/>
          <w:szCs w:val="22"/>
        </w:rPr>
      </w:pPr>
    </w:p>
    <w:p w14:paraId="6BEFE1F4" w14:textId="77777777" w:rsidR="002547DF" w:rsidRPr="002F00E8" w:rsidRDefault="002547DF" w:rsidP="002547DF">
      <w:pPr>
        <w:spacing w:after="0"/>
        <w:rPr>
          <w:rFonts w:cs="Arial"/>
          <w:sz w:val="22"/>
          <w:szCs w:val="22"/>
        </w:rPr>
      </w:pPr>
      <w:r w:rsidRPr="002F00E8">
        <w:rPr>
          <w:rFonts w:cs="Arial"/>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6CBC2FCB" w14:textId="77777777" w:rsidR="002547DF" w:rsidRPr="002F00E8" w:rsidRDefault="002547DF" w:rsidP="002547DF">
      <w:pPr>
        <w:pStyle w:val="ListParagraph"/>
        <w:numPr>
          <w:ilvl w:val="0"/>
          <w:numId w:val="29"/>
        </w:numPr>
        <w:spacing w:after="0"/>
        <w:contextualSpacing w:val="0"/>
        <w:rPr>
          <w:rFonts w:cs="Arial"/>
          <w:sz w:val="22"/>
          <w:szCs w:val="22"/>
        </w:rPr>
      </w:pPr>
      <w:r w:rsidRPr="002F00E8">
        <w:rPr>
          <w:rFonts w:cs="Arial"/>
          <w:sz w:val="22"/>
          <w:szCs w:val="22"/>
        </w:rPr>
        <w:t>če ima za razkritje izrecno pisno dovoljenje naročnika ali</w:t>
      </w:r>
    </w:p>
    <w:p w14:paraId="0A827D27" w14:textId="77777777" w:rsidR="002547DF" w:rsidRPr="002F00E8" w:rsidRDefault="002547DF" w:rsidP="002547DF">
      <w:pPr>
        <w:pStyle w:val="ListParagraph"/>
        <w:numPr>
          <w:ilvl w:val="0"/>
          <w:numId w:val="29"/>
        </w:numPr>
        <w:spacing w:after="0"/>
        <w:contextualSpacing w:val="0"/>
        <w:rPr>
          <w:rFonts w:cs="Arial"/>
          <w:sz w:val="22"/>
          <w:szCs w:val="22"/>
        </w:rPr>
      </w:pPr>
      <w:r w:rsidRPr="002F00E8">
        <w:rPr>
          <w:rFonts w:cs="Arial"/>
          <w:sz w:val="22"/>
          <w:szCs w:val="22"/>
        </w:rPr>
        <w:lastRenderedPageBreak/>
        <w:t>če tako upravičeno zahteva pristojno sodišče, oblastni ali nadzorni organ.</w:t>
      </w:r>
    </w:p>
    <w:p w14:paraId="4B080521" w14:textId="77777777" w:rsidR="002547DF" w:rsidRPr="002F00E8" w:rsidRDefault="002547DF" w:rsidP="002547DF">
      <w:pPr>
        <w:spacing w:after="0"/>
        <w:rPr>
          <w:rFonts w:cs="Arial"/>
          <w:sz w:val="22"/>
          <w:szCs w:val="22"/>
        </w:rPr>
      </w:pPr>
    </w:p>
    <w:p w14:paraId="0DB9932A" w14:textId="77777777" w:rsidR="002547DF" w:rsidRPr="002F00E8" w:rsidRDefault="002547DF" w:rsidP="002547DF">
      <w:pPr>
        <w:spacing w:after="0"/>
        <w:rPr>
          <w:rFonts w:cs="Arial"/>
          <w:sz w:val="22"/>
          <w:szCs w:val="22"/>
        </w:rPr>
      </w:pPr>
      <w:r w:rsidRPr="002F00E8">
        <w:rPr>
          <w:rFonts w:cs="Arial"/>
          <w:sz w:val="22"/>
          <w:szCs w:val="22"/>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234F735F" w14:textId="77777777" w:rsidR="002547DF" w:rsidRPr="002F00E8" w:rsidRDefault="002547DF" w:rsidP="002547DF">
      <w:pPr>
        <w:spacing w:after="0"/>
        <w:rPr>
          <w:rFonts w:cs="Arial"/>
          <w:sz w:val="22"/>
          <w:szCs w:val="22"/>
        </w:rPr>
      </w:pPr>
    </w:p>
    <w:p w14:paraId="3A09D76F" w14:textId="77777777" w:rsidR="002547DF" w:rsidRPr="002F00E8" w:rsidRDefault="002547DF" w:rsidP="002547DF">
      <w:pPr>
        <w:spacing w:after="0"/>
        <w:rPr>
          <w:rFonts w:cs="Arial"/>
          <w:sz w:val="22"/>
          <w:szCs w:val="22"/>
        </w:rPr>
      </w:pPr>
      <w:r w:rsidRPr="002F00E8">
        <w:rPr>
          <w:rFonts w:cs="Arial"/>
          <w:sz w:val="22"/>
          <w:szCs w:val="22"/>
        </w:rPr>
        <w:t>Zaupne podatke iz tega člena sme izvajalec uporabiti zgolj za namen izvršitve 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269A8196" w14:textId="77777777" w:rsidR="002547DF" w:rsidRPr="002F00E8" w:rsidRDefault="002547DF" w:rsidP="002547DF">
      <w:pPr>
        <w:spacing w:after="0"/>
        <w:rPr>
          <w:rFonts w:cs="Arial"/>
          <w:sz w:val="22"/>
          <w:szCs w:val="22"/>
        </w:rPr>
      </w:pPr>
    </w:p>
    <w:p w14:paraId="106A1D2E" w14:textId="77777777" w:rsidR="002547DF" w:rsidRPr="002F00E8" w:rsidRDefault="002547DF" w:rsidP="002547DF">
      <w:pPr>
        <w:spacing w:after="0"/>
        <w:rPr>
          <w:rFonts w:cs="Arial"/>
          <w:sz w:val="22"/>
          <w:szCs w:val="22"/>
        </w:rPr>
      </w:pPr>
      <w:r w:rsidRPr="002F00E8">
        <w:rPr>
          <w:rFonts w:cs="Arial"/>
          <w:sz w:val="22"/>
          <w:szCs w:val="22"/>
        </w:rPr>
        <w:t>Izvajalec je poleg tega dolžan svoje zaposlene, ki sodelujejo pri izvrševanju obveznosti po tej pogodbi obvestiti, da lahko pri svojem delu pridejo v stik z osebnimi podatki, varstvu poslovnih skrivnosti in to pogodbo. Izvajalec s podpisom te pogodbe izjavlja, da izvaja ustrezne obligacijske, tehnične in logistično-tehnične postopke ter ukrepe, s katerimi se varujejo zaupni podatki v skladu z veljavnimi predpisi.</w:t>
      </w:r>
    </w:p>
    <w:p w14:paraId="51EE1E57" w14:textId="77777777" w:rsidR="002547DF" w:rsidRPr="002F00E8" w:rsidRDefault="002547DF" w:rsidP="002547DF">
      <w:pPr>
        <w:spacing w:after="0"/>
        <w:rPr>
          <w:rFonts w:cs="Arial"/>
          <w:sz w:val="22"/>
          <w:szCs w:val="22"/>
        </w:rPr>
      </w:pPr>
    </w:p>
    <w:p w14:paraId="370EC506" w14:textId="77777777" w:rsidR="002547DF" w:rsidRPr="002F00E8" w:rsidRDefault="002547DF" w:rsidP="002547DF">
      <w:pPr>
        <w:spacing w:after="0"/>
        <w:rPr>
          <w:rFonts w:cs="Arial"/>
          <w:sz w:val="22"/>
          <w:szCs w:val="22"/>
        </w:rPr>
      </w:pPr>
      <w:r w:rsidRPr="002F00E8">
        <w:rPr>
          <w:rFonts w:cs="Arial"/>
          <w:sz w:val="22"/>
          <w:szCs w:val="22"/>
        </w:rPr>
        <w:t xml:space="preserve">V primeru kršitve določb tega člena o zaupnosti podatkov se izvajalec zavezuje za vsak primer kršitve plačati naročniku ne glede na dejansko škodo, ki je oz. bi lahko nastala naročniku, pavšalno odškodnino v znesku </w:t>
      </w:r>
      <w:r w:rsidRPr="00497DB1">
        <w:rPr>
          <w:rFonts w:cs="Arial"/>
          <w:sz w:val="22"/>
          <w:szCs w:val="22"/>
        </w:rPr>
        <w:t>15.000,00</w:t>
      </w:r>
      <w:r w:rsidRPr="002F00E8">
        <w:rPr>
          <w:rFonts w:cs="Arial"/>
          <w:sz w:val="22"/>
          <w:szCs w:val="22"/>
        </w:rPr>
        <w:t xml:space="preserve"> EUR v 8 dneh od prejema poziva naročnika. Če je bila dejanska škoda višja od pavšalne odškodnine, ima naročnik pravico zahtevati tudi razliko do popolne odškodnine. Če se o višini nastale škode stranki ne moreta sporazumeti, o njej odloči stvarno pristojno sodišče v Ljubljani.</w:t>
      </w:r>
    </w:p>
    <w:p w14:paraId="4CA953B7" w14:textId="77777777" w:rsidR="002547DF" w:rsidRPr="002F00E8" w:rsidRDefault="002547DF" w:rsidP="002547DF">
      <w:pPr>
        <w:spacing w:after="0"/>
        <w:rPr>
          <w:rFonts w:cs="Arial"/>
          <w:sz w:val="22"/>
          <w:szCs w:val="22"/>
        </w:rPr>
      </w:pPr>
    </w:p>
    <w:p w14:paraId="16FD79D6"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XIV. PROTIKORUPCIJSKA KLAVZULA</w:t>
      </w:r>
    </w:p>
    <w:p w14:paraId="1537BEDE"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14</w:t>
      </w:r>
      <w:r w:rsidRPr="002F00E8">
        <w:rPr>
          <w:rFonts w:eastAsia="Calibri" w:cs="Times New Roman"/>
          <w:b/>
          <w:sz w:val="22"/>
          <w:szCs w:val="22"/>
        </w:rPr>
        <w:t>. člen</w:t>
      </w:r>
    </w:p>
    <w:p w14:paraId="16A20000" w14:textId="77777777" w:rsidR="002547DF" w:rsidRPr="002F00E8" w:rsidRDefault="002547DF" w:rsidP="002547DF">
      <w:pPr>
        <w:widowControl/>
        <w:spacing w:after="0"/>
        <w:rPr>
          <w:sz w:val="22"/>
          <w:szCs w:val="22"/>
        </w:rPr>
      </w:pPr>
    </w:p>
    <w:p w14:paraId="5FE6C010" w14:textId="77777777" w:rsidR="002547DF" w:rsidRPr="002F00E8" w:rsidRDefault="002547DF" w:rsidP="002547DF">
      <w:pPr>
        <w:widowControl/>
        <w:spacing w:after="0"/>
        <w:rPr>
          <w:sz w:val="22"/>
          <w:szCs w:val="22"/>
        </w:rPr>
      </w:pPr>
      <w:r w:rsidRPr="002F00E8">
        <w:rPr>
          <w:sz w:val="22"/>
          <w:szCs w:val="22"/>
        </w:rPr>
        <w:t xml:space="preserve">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 </w:t>
      </w:r>
    </w:p>
    <w:p w14:paraId="32630B44"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pridobitev posla ali </w:t>
      </w:r>
    </w:p>
    <w:p w14:paraId="1CB4074C"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za sklenitev posla pod ugodnejšimi pogoji ali </w:t>
      </w:r>
    </w:p>
    <w:p w14:paraId="4188AF0C"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 </w:t>
      </w:r>
      <w:r w:rsidRPr="002F00E8">
        <w:rPr>
          <w:sz w:val="22"/>
          <w:szCs w:val="22"/>
        </w:rPr>
        <w:cr/>
      </w:r>
    </w:p>
    <w:p w14:paraId="33B0414B"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lastRenderedPageBreak/>
        <w:t>V primeru kršitve ali poskusa kršitve te klavzule je že sklenjena pogodba nična. V kolikor se pogodba še ni pričela uporabljati, se šteje, da pogodba ni bila sklenjena.</w:t>
      </w:r>
    </w:p>
    <w:p w14:paraId="0BC59D3C" w14:textId="77777777" w:rsidR="002547DF" w:rsidRPr="002F00E8" w:rsidRDefault="002547DF" w:rsidP="002547DF">
      <w:pPr>
        <w:widowControl/>
        <w:tabs>
          <w:tab w:val="left" w:pos="6480"/>
        </w:tabs>
        <w:spacing w:after="0"/>
        <w:rPr>
          <w:rFonts w:eastAsia="Calibri" w:cs="Times New Roman"/>
          <w:sz w:val="22"/>
          <w:szCs w:val="22"/>
        </w:rPr>
      </w:pPr>
    </w:p>
    <w:p w14:paraId="372DC91C"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7289077E" w14:textId="77777777" w:rsidR="002547DF" w:rsidRPr="002F00E8" w:rsidRDefault="002547DF" w:rsidP="002547DF">
      <w:pPr>
        <w:widowControl/>
        <w:tabs>
          <w:tab w:val="left" w:pos="6480"/>
        </w:tabs>
        <w:spacing w:after="0"/>
        <w:rPr>
          <w:rFonts w:eastAsia="Calibri" w:cs="Times New Roman"/>
          <w:sz w:val="22"/>
          <w:szCs w:val="22"/>
        </w:rPr>
      </w:pPr>
    </w:p>
    <w:p w14:paraId="0DF16231"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00509732" w14:textId="77777777" w:rsidR="002547DF" w:rsidRPr="002F00E8" w:rsidRDefault="002547DF" w:rsidP="002547DF">
      <w:pPr>
        <w:widowControl/>
        <w:tabs>
          <w:tab w:val="left" w:pos="6480"/>
        </w:tabs>
        <w:spacing w:after="0"/>
        <w:rPr>
          <w:rFonts w:eastAsia="Calibri" w:cs="Times New Roman"/>
          <w:sz w:val="22"/>
          <w:szCs w:val="22"/>
        </w:rPr>
      </w:pPr>
    </w:p>
    <w:p w14:paraId="2EC4FEC8" w14:textId="77777777" w:rsidR="002547DF" w:rsidRPr="00F8367D" w:rsidRDefault="002547DF" w:rsidP="002547DF">
      <w:pPr>
        <w:spacing w:after="0"/>
        <w:jc w:val="center"/>
        <w:rPr>
          <w:rFonts w:cs="Arial"/>
          <w:b/>
          <w:sz w:val="22"/>
          <w:szCs w:val="22"/>
        </w:rPr>
      </w:pPr>
      <w:r w:rsidRPr="00F8367D">
        <w:rPr>
          <w:rFonts w:cs="Arial"/>
          <w:b/>
          <w:sz w:val="22"/>
          <w:szCs w:val="22"/>
        </w:rPr>
        <w:t xml:space="preserve">XV. </w:t>
      </w:r>
      <w:r w:rsidR="00F8367D">
        <w:rPr>
          <w:rFonts w:cs="Arial"/>
          <w:b/>
          <w:sz w:val="22"/>
          <w:szCs w:val="22"/>
        </w:rPr>
        <w:t>RAZVEZNI POGOJ</w:t>
      </w:r>
    </w:p>
    <w:p w14:paraId="566EF92D" w14:textId="77777777" w:rsidR="002547DF" w:rsidRPr="00F8367D" w:rsidRDefault="002547DF" w:rsidP="002547DF">
      <w:pPr>
        <w:widowControl/>
        <w:tabs>
          <w:tab w:val="left" w:pos="6480"/>
        </w:tabs>
        <w:spacing w:after="0"/>
        <w:jc w:val="center"/>
        <w:rPr>
          <w:rFonts w:eastAsia="Calibri" w:cs="Times New Roman"/>
          <w:b/>
          <w:sz w:val="22"/>
          <w:szCs w:val="22"/>
        </w:rPr>
      </w:pPr>
      <w:r w:rsidRPr="00F8367D">
        <w:rPr>
          <w:rFonts w:eastAsia="Calibri" w:cs="Times New Roman"/>
          <w:b/>
          <w:sz w:val="22"/>
          <w:szCs w:val="22"/>
        </w:rPr>
        <w:t>15. člen</w:t>
      </w:r>
    </w:p>
    <w:p w14:paraId="7A5A1640" w14:textId="77777777" w:rsidR="00F8367D" w:rsidRPr="002547DF" w:rsidRDefault="00F8367D" w:rsidP="002547DF">
      <w:pPr>
        <w:widowControl/>
        <w:tabs>
          <w:tab w:val="left" w:pos="6480"/>
        </w:tabs>
        <w:spacing w:after="0"/>
        <w:jc w:val="center"/>
        <w:rPr>
          <w:rFonts w:eastAsia="Calibri" w:cs="Times New Roman"/>
          <w:b/>
          <w:sz w:val="22"/>
          <w:szCs w:val="22"/>
          <w:highlight w:val="yellow"/>
        </w:rPr>
      </w:pPr>
    </w:p>
    <w:p w14:paraId="6D148C75" w14:textId="77777777" w:rsidR="00F8367D" w:rsidRDefault="00F8367D" w:rsidP="00F8367D">
      <w:pPr>
        <w:spacing w:after="0"/>
        <w:rPr>
          <w:sz w:val="22"/>
          <w:szCs w:val="22"/>
        </w:rPr>
      </w:pPr>
      <w:r w:rsidRPr="003610FD">
        <w:rPr>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5E1AC96" w14:textId="77777777" w:rsidR="005F588A" w:rsidRPr="003610FD" w:rsidRDefault="005F588A" w:rsidP="00F8367D">
      <w:pPr>
        <w:spacing w:after="0"/>
        <w:rPr>
          <w:sz w:val="22"/>
          <w:szCs w:val="22"/>
        </w:rPr>
      </w:pPr>
    </w:p>
    <w:p w14:paraId="41E1C605" w14:textId="77777777" w:rsidR="002547DF" w:rsidRPr="002F00E8" w:rsidRDefault="002547DF" w:rsidP="00F8367D">
      <w:pPr>
        <w:widowControl/>
        <w:tabs>
          <w:tab w:val="left" w:pos="6480"/>
        </w:tabs>
        <w:spacing w:after="0"/>
        <w:jc w:val="center"/>
        <w:rPr>
          <w:rFonts w:eastAsia="Calibri" w:cs="Times New Roman"/>
          <w:b/>
          <w:sz w:val="22"/>
          <w:szCs w:val="22"/>
        </w:rPr>
      </w:pPr>
      <w:r w:rsidRPr="002F00E8">
        <w:rPr>
          <w:rFonts w:eastAsia="Calibri" w:cs="Times New Roman"/>
          <w:b/>
          <w:sz w:val="22"/>
          <w:szCs w:val="22"/>
        </w:rPr>
        <w:t>XVI. POOBLAŠČENI PREDSTAVNIKI OZ. SKRBNIKI</w:t>
      </w:r>
    </w:p>
    <w:p w14:paraId="0D76784C"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16</w:t>
      </w:r>
      <w:r w:rsidRPr="002F00E8">
        <w:rPr>
          <w:rFonts w:eastAsia="Calibri" w:cs="Times New Roman"/>
          <w:b/>
          <w:sz w:val="22"/>
          <w:szCs w:val="22"/>
        </w:rPr>
        <w:t>. člen</w:t>
      </w:r>
    </w:p>
    <w:p w14:paraId="14F1C438" w14:textId="77777777" w:rsidR="002547DF" w:rsidRPr="002F00E8" w:rsidRDefault="002547DF" w:rsidP="002547DF">
      <w:pPr>
        <w:spacing w:after="0"/>
        <w:rPr>
          <w:sz w:val="22"/>
          <w:szCs w:val="22"/>
        </w:rPr>
      </w:pPr>
    </w:p>
    <w:p w14:paraId="1A014C32" w14:textId="77777777" w:rsidR="002547DF" w:rsidRPr="002F00E8" w:rsidRDefault="002547DF" w:rsidP="002547DF">
      <w:pPr>
        <w:spacing w:after="0"/>
        <w:rPr>
          <w:sz w:val="22"/>
          <w:szCs w:val="22"/>
        </w:rPr>
      </w:pPr>
      <w:r w:rsidRPr="002F00E8">
        <w:rPr>
          <w:sz w:val="22"/>
          <w:szCs w:val="22"/>
        </w:rPr>
        <w:t xml:space="preserve">Pooblaščeni </w:t>
      </w:r>
      <w:r w:rsidRPr="002F00E8">
        <w:rPr>
          <w:rFonts w:eastAsia="Lucida Sans Unicode" w:cs="Arial"/>
          <w:sz w:val="22"/>
          <w:szCs w:val="22"/>
        </w:rPr>
        <w:t>predstavnik</w:t>
      </w:r>
      <w:r w:rsidRPr="002F00E8">
        <w:rPr>
          <w:sz w:val="22"/>
          <w:szCs w:val="22"/>
        </w:rPr>
        <w:t xml:space="preserve"> naročnika po tej pogodbi je:</w:t>
      </w:r>
    </w:p>
    <w:p w14:paraId="3ED4E851" w14:textId="77777777" w:rsidR="002547DF" w:rsidRPr="002F00E8" w:rsidRDefault="002547DF" w:rsidP="002547DF">
      <w:pPr>
        <w:spacing w:after="0"/>
        <w:rPr>
          <w:sz w:val="22"/>
          <w:szCs w:val="22"/>
        </w:rPr>
      </w:pPr>
      <w:r>
        <w:rPr>
          <w:sz w:val="22"/>
          <w:szCs w:val="22"/>
        </w:rPr>
        <w:t>____________</w:t>
      </w:r>
    </w:p>
    <w:p w14:paraId="08E13037" w14:textId="77777777" w:rsidR="002547DF" w:rsidRPr="002F00E8" w:rsidRDefault="002547DF" w:rsidP="002547DF">
      <w:pPr>
        <w:spacing w:after="0"/>
        <w:rPr>
          <w:sz w:val="22"/>
          <w:szCs w:val="22"/>
        </w:rPr>
      </w:pPr>
      <w:r w:rsidRPr="002F00E8">
        <w:rPr>
          <w:sz w:val="22"/>
          <w:szCs w:val="22"/>
        </w:rPr>
        <w:t>e-mail:</w:t>
      </w:r>
      <w:r>
        <w:rPr>
          <w:sz w:val="22"/>
          <w:szCs w:val="22"/>
        </w:rPr>
        <w:t xml:space="preserve"> </w:t>
      </w:r>
    </w:p>
    <w:p w14:paraId="420357B7" w14:textId="77777777" w:rsidR="002547DF" w:rsidRPr="002F00E8" w:rsidRDefault="002547DF" w:rsidP="002547DF">
      <w:pPr>
        <w:spacing w:after="0"/>
        <w:rPr>
          <w:sz w:val="22"/>
          <w:szCs w:val="22"/>
        </w:rPr>
      </w:pPr>
      <w:r w:rsidRPr="002F00E8">
        <w:rPr>
          <w:sz w:val="22"/>
          <w:szCs w:val="22"/>
        </w:rPr>
        <w:t>telefon:</w:t>
      </w:r>
      <w:r>
        <w:rPr>
          <w:sz w:val="22"/>
          <w:szCs w:val="22"/>
        </w:rPr>
        <w:t xml:space="preserve"> </w:t>
      </w:r>
    </w:p>
    <w:p w14:paraId="1548E7FE" w14:textId="77777777" w:rsidR="002547DF" w:rsidRPr="002F00E8" w:rsidRDefault="002547DF" w:rsidP="002547DF">
      <w:pPr>
        <w:spacing w:after="0"/>
        <w:rPr>
          <w:sz w:val="22"/>
          <w:szCs w:val="22"/>
        </w:rPr>
      </w:pPr>
    </w:p>
    <w:p w14:paraId="28F8ACF4" w14:textId="77777777" w:rsidR="002547DF" w:rsidRPr="002F00E8" w:rsidRDefault="002547DF" w:rsidP="002547DF">
      <w:pPr>
        <w:spacing w:after="0"/>
        <w:rPr>
          <w:sz w:val="22"/>
          <w:szCs w:val="22"/>
        </w:rPr>
      </w:pPr>
      <w:r w:rsidRPr="002F00E8">
        <w:rPr>
          <w:sz w:val="22"/>
          <w:szCs w:val="22"/>
        </w:rPr>
        <w:t>Pooblaščeni predstavnik izvajalca po tej pogodbi je:</w:t>
      </w:r>
    </w:p>
    <w:p w14:paraId="670FD086" w14:textId="77777777" w:rsidR="002547DF" w:rsidRPr="002F00E8" w:rsidRDefault="002547DF" w:rsidP="002547DF">
      <w:pPr>
        <w:spacing w:after="0"/>
        <w:rPr>
          <w:sz w:val="22"/>
          <w:szCs w:val="22"/>
        </w:rPr>
      </w:pPr>
      <w:r>
        <w:rPr>
          <w:sz w:val="22"/>
          <w:szCs w:val="22"/>
        </w:rPr>
        <w:t>____________</w:t>
      </w:r>
    </w:p>
    <w:p w14:paraId="64BF943F" w14:textId="77777777" w:rsidR="002547DF" w:rsidRPr="002F00E8" w:rsidRDefault="002547DF" w:rsidP="002547DF">
      <w:pPr>
        <w:spacing w:after="0"/>
        <w:rPr>
          <w:sz w:val="22"/>
          <w:szCs w:val="22"/>
        </w:rPr>
      </w:pPr>
      <w:r w:rsidRPr="002F00E8">
        <w:rPr>
          <w:sz w:val="22"/>
          <w:szCs w:val="22"/>
        </w:rPr>
        <w:t>e-mail:</w:t>
      </w:r>
      <w:r>
        <w:rPr>
          <w:sz w:val="22"/>
          <w:szCs w:val="22"/>
        </w:rPr>
        <w:t xml:space="preserve"> </w:t>
      </w:r>
    </w:p>
    <w:p w14:paraId="24A7207C" w14:textId="77777777" w:rsidR="002547DF" w:rsidRPr="002F00E8" w:rsidRDefault="002547DF" w:rsidP="002547DF">
      <w:pPr>
        <w:widowControl/>
        <w:tabs>
          <w:tab w:val="left" w:pos="6480"/>
        </w:tabs>
        <w:spacing w:after="0"/>
        <w:rPr>
          <w:rFonts w:eastAsia="Calibri" w:cs="Times New Roman"/>
          <w:sz w:val="22"/>
          <w:szCs w:val="22"/>
        </w:rPr>
      </w:pPr>
      <w:r w:rsidRPr="002F00E8">
        <w:rPr>
          <w:sz w:val="22"/>
          <w:szCs w:val="22"/>
        </w:rPr>
        <w:t>telefon:</w:t>
      </w:r>
      <w:r>
        <w:rPr>
          <w:sz w:val="22"/>
          <w:szCs w:val="22"/>
        </w:rPr>
        <w:t xml:space="preserve"> </w:t>
      </w:r>
    </w:p>
    <w:p w14:paraId="3A960898" w14:textId="77777777" w:rsidR="002547DF" w:rsidRPr="002F00E8" w:rsidRDefault="002547DF" w:rsidP="002547DF">
      <w:pPr>
        <w:widowControl/>
        <w:tabs>
          <w:tab w:val="left" w:pos="6480"/>
        </w:tabs>
        <w:spacing w:after="0"/>
        <w:rPr>
          <w:rFonts w:eastAsia="Calibri" w:cs="Times New Roman"/>
          <w:sz w:val="22"/>
          <w:szCs w:val="22"/>
        </w:rPr>
      </w:pPr>
    </w:p>
    <w:p w14:paraId="28D47700"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Vsaka pogodbena je dolžna nasprotno stranko obvestiti o zamenjavi p</w:t>
      </w:r>
      <w:r w:rsidRPr="002F00E8">
        <w:rPr>
          <w:sz w:val="22"/>
          <w:szCs w:val="22"/>
        </w:rPr>
        <w:t>ooblaščenega predstavnika</w:t>
      </w:r>
      <w:r w:rsidRPr="002F00E8">
        <w:rPr>
          <w:rFonts w:eastAsia="Calibri" w:cs="Times New Roman"/>
          <w:sz w:val="22"/>
          <w:szCs w:val="22"/>
        </w:rPr>
        <w:t xml:space="preserve"> v roku treh dni od dneva izvedene zamenjave.</w:t>
      </w:r>
    </w:p>
    <w:p w14:paraId="79E61549" w14:textId="77777777" w:rsidR="002547DF" w:rsidRDefault="002547DF" w:rsidP="002547DF">
      <w:pPr>
        <w:widowControl/>
        <w:tabs>
          <w:tab w:val="left" w:pos="6480"/>
        </w:tabs>
        <w:spacing w:after="0"/>
        <w:rPr>
          <w:rFonts w:eastAsia="Calibri" w:cs="Times New Roman"/>
          <w:sz w:val="22"/>
          <w:szCs w:val="22"/>
        </w:rPr>
      </w:pPr>
    </w:p>
    <w:p w14:paraId="0ACB8D01" w14:textId="77777777" w:rsidR="002547DF" w:rsidRPr="002F00E8" w:rsidRDefault="002547DF" w:rsidP="002547DF">
      <w:pPr>
        <w:widowControl/>
        <w:tabs>
          <w:tab w:val="left" w:pos="6480"/>
        </w:tabs>
        <w:spacing w:after="0"/>
        <w:jc w:val="center"/>
        <w:rPr>
          <w:rFonts w:eastAsia="Calibri" w:cs="Times New Roman"/>
          <w:b/>
          <w:sz w:val="22"/>
          <w:szCs w:val="22"/>
        </w:rPr>
      </w:pPr>
      <w:r w:rsidRPr="004C39E1">
        <w:rPr>
          <w:rFonts w:eastAsia="Calibri" w:cs="Times New Roman"/>
          <w:b/>
          <w:sz w:val="22"/>
          <w:szCs w:val="22"/>
        </w:rPr>
        <w:t>XVII. ODPOVED POGODBE</w:t>
      </w:r>
    </w:p>
    <w:p w14:paraId="3DED2007"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17</w:t>
      </w:r>
      <w:r w:rsidRPr="002F00E8">
        <w:rPr>
          <w:rFonts w:eastAsia="Calibri" w:cs="Times New Roman"/>
          <w:b/>
          <w:sz w:val="22"/>
          <w:szCs w:val="22"/>
        </w:rPr>
        <w:t>. člen</w:t>
      </w:r>
    </w:p>
    <w:p w14:paraId="4CF27D04" w14:textId="77777777" w:rsidR="002547DF" w:rsidRPr="002F00E8" w:rsidRDefault="002547DF" w:rsidP="002547DF">
      <w:pPr>
        <w:widowControl/>
        <w:tabs>
          <w:tab w:val="left" w:pos="6480"/>
        </w:tabs>
        <w:spacing w:after="0"/>
        <w:rPr>
          <w:rFonts w:eastAsia="Calibri" w:cs="Times New Roman"/>
          <w:sz w:val="22"/>
          <w:szCs w:val="22"/>
        </w:rPr>
      </w:pPr>
    </w:p>
    <w:p w14:paraId="0DB2DF71"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pogodbo predčasno odpove s takojšnjim učinkom in unovči finančno zavarovanje za dobro izvedbo pogodbenih obveznosti, če:</w:t>
      </w:r>
    </w:p>
    <w:p w14:paraId="2232B57D"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zavrne sklenitev zavarovalnih polic iz 6. člena te pogodbe;</w:t>
      </w:r>
    </w:p>
    <w:p w14:paraId="0E69422C"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krši kakšno določbo iz te pogodbe in kršitev ni odpravljena v roku 5 (petih) dni od poziva naročnika oz. kršitve ni mogoče odpraviti;</w:t>
      </w:r>
    </w:p>
    <w:p w14:paraId="771C4994"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storitve iz te pogodbe, opravlja nekvalitetno in nestrokovno;</w:t>
      </w:r>
    </w:p>
    <w:p w14:paraId="133FAA6E" w14:textId="77777777" w:rsidR="002547DF" w:rsidRPr="002F00E8" w:rsidRDefault="002547DF" w:rsidP="002547DF">
      <w:pPr>
        <w:widowControl/>
        <w:numPr>
          <w:ilvl w:val="0"/>
          <w:numId w:val="30"/>
        </w:numPr>
        <w:tabs>
          <w:tab w:val="left" w:pos="6480"/>
        </w:tabs>
        <w:spacing w:after="0"/>
        <w:ind w:left="714" w:hanging="357"/>
        <w:rPr>
          <w:rFonts w:eastAsia="Calibri" w:cs="Times New Roman"/>
          <w:sz w:val="22"/>
          <w:szCs w:val="22"/>
        </w:rPr>
      </w:pPr>
      <w:r w:rsidRPr="002F00E8">
        <w:rPr>
          <w:rFonts w:eastAsia="Calibri" w:cs="Times New Roman"/>
          <w:sz w:val="22"/>
          <w:szCs w:val="22"/>
        </w:rPr>
        <w:t>izvajalec zamuja z izplačilom zavarovalnine za več kot 30 (trideset) dni.</w:t>
      </w:r>
    </w:p>
    <w:p w14:paraId="0C79F496" w14:textId="77777777" w:rsidR="002547DF" w:rsidRPr="002F00E8" w:rsidRDefault="002547DF" w:rsidP="002547DF">
      <w:pPr>
        <w:widowControl/>
        <w:tabs>
          <w:tab w:val="left" w:pos="6480"/>
        </w:tabs>
        <w:spacing w:after="0"/>
        <w:rPr>
          <w:rFonts w:eastAsia="Calibri" w:cs="Times New Roman"/>
          <w:sz w:val="22"/>
          <w:szCs w:val="22"/>
        </w:rPr>
      </w:pPr>
    </w:p>
    <w:p w14:paraId="3DA8E1E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 xml:space="preserve">Stranki sta sporazumni, da bo v primeru iz prejšnjega člena izvajalec naročniku plačal tudi </w:t>
      </w:r>
      <w:r w:rsidRPr="007104C7">
        <w:rPr>
          <w:rFonts w:eastAsia="Calibri" w:cs="Times New Roman"/>
          <w:sz w:val="22"/>
          <w:szCs w:val="22"/>
        </w:rPr>
        <w:t xml:space="preserve">pavšalno odškodnino zaradi razdrtja te pogodbe, in sicer v </w:t>
      </w:r>
      <w:r w:rsidRPr="008C02BA">
        <w:rPr>
          <w:rFonts w:eastAsia="Calibri" w:cs="Times New Roman"/>
          <w:sz w:val="22"/>
          <w:szCs w:val="22"/>
        </w:rPr>
        <w:t>višini 20.000 EUR</w:t>
      </w:r>
      <w:r w:rsidRPr="007104C7">
        <w:rPr>
          <w:rFonts w:eastAsia="Calibri" w:cs="Times New Roman"/>
          <w:sz w:val="22"/>
          <w:szCs w:val="22"/>
        </w:rPr>
        <w:t>. Če bo škoda</w:t>
      </w:r>
      <w:r w:rsidRPr="002F00E8">
        <w:rPr>
          <w:rFonts w:eastAsia="Calibri" w:cs="Times New Roman"/>
          <w:sz w:val="22"/>
          <w:szCs w:val="22"/>
        </w:rPr>
        <w:t xml:space="preserve"> zaradi razdora pogodbe presegala pavšalno določeno odškodnino, bo izvajalec plačal tudi razliko do dejanske škode.</w:t>
      </w:r>
    </w:p>
    <w:p w14:paraId="12F02D39" w14:textId="77777777" w:rsidR="002547DF" w:rsidRPr="002F00E8" w:rsidRDefault="002547DF" w:rsidP="002547DF">
      <w:pPr>
        <w:widowControl/>
        <w:tabs>
          <w:tab w:val="left" w:pos="6480"/>
        </w:tabs>
        <w:spacing w:after="0"/>
        <w:rPr>
          <w:rFonts w:eastAsia="Calibri" w:cs="Times New Roman"/>
          <w:sz w:val="22"/>
          <w:szCs w:val="22"/>
        </w:rPr>
      </w:pPr>
    </w:p>
    <w:p w14:paraId="23039B4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to pogodbo brez kakršnekoli odškodninske odgovornosti do izvajalca kadarkoli predčasno odpove tudi iz kakšnega drugega razloga z odpovednim rokom 30 (tridesetih) dni.</w:t>
      </w:r>
    </w:p>
    <w:p w14:paraId="5C69D0A2" w14:textId="77777777" w:rsidR="002547DF" w:rsidRPr="002F00E8" w:rsidRDefault="002547DF" w:rsidP="002547DF">
      <w:pPr>
        <w:widowControl/>
        <w:tabs>
          <w:tab w:val="left" w:pos="6480"/>
        </w:tabs>
        <w:spacing w:after="0"/>
        <w:rPr>
          <w:rFonts w:eastAsia="Calibri" w:cs="Times New Roman"/>
          <w:sz w:val="22"/>
          <w:szCs w:val="22"/>
        </w:rPr>
      </w:pPr>
    </w:p>
    <w:p w14:paraId="6275B3C3"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Izvajalec lahko to pogodbo predčasno odpove z odpovednim rokom 30 (trideset) dni, če naročnik zamuja s plačilom premij za več kot 60 (šestdeset) dni.</w:t>
      </w:r>
    </w:p>
    <w:p w14:paraId="587E22AB" w14:textId="77777777" w:rsidR="002547DF" w:rsidRPr="002F00E8" w:rsidRDefault="002547DF" w:rsidP="002547DF">
      <w:pPr>
        <w:widowControl/>
        <w:tabs>
          <w:tab w:val="left" w:pos="6480"/>
        </w:tabs>
        <w:spacing w:after="0"/>
        <w:ind w:left="720"/>
        <w:contextualSpacing/>
        <w:jc w:val="left"/>
        <w:rPr>
          <w:rFonts w:eastAsia="Calibri" w:cs="Times New Roman"/>
          <w:sz w:val="22"/>
          <w:szCs w:val="22"/>
        </w:rPr>
      </w:pPr>
    </w:p>
    <w:p w14:paraId="7A04EA5C" w14:textId="77777777" w:rsidR="002547DF" w:rsidRPr="002F00E8" w:rsidRDefault="002547DF" w:rsidP="002547DF">
      <w:pPr>
        <w:spacing w:after="0"/>
        <w:rPr>
          <w:sz w:val="22"/>
          <w:szCs w:val="22"/>
        </w:rPr>
      </w:pPr>
      <w:r w:rsidRPr="002F00E8">
        <w:rPr>
          <w:sz w:val="22"/>
          <w:szCs w:val="22"/>
        </w:rPr>
        <w:t xml:space="preserve">Naročnik si tekom izvajanja te pogodbe pridržuje pravico, da zmanjša obseg razpisanih del, ne da bi zato moral navajati posebne razloge. Odškodninska odgovornost naročnika je pri tem izključena. </w:t>
      </w:r>
    </w:p>
    <w:p w14:paraId="299FCF5F" w14:textId="77777777" w:rsidR="002547DF" w:rsidRPr="002F00E8" w:rsidRDefault="002547DF" w:rsidP="002547DF">
      <w:pPr>
        <w:spacing w:after="0"/>
        <w:rPr>
          <w:sz w:val="22"/>
          <w:szCs w:val="22"/>
        </w:rPr>
      </w:pPr>
    </w:p>
    <w:p w14:paraId="72E34467" w14:textId="77777777" w:rsidR="002547DF" w:rsidRPr="002F00E8" w:rsidRDefault="002547DF" w:rsidP="002547DF">
      <w:pPr>
        <w:spacing w:after="0"/>
        <w:jc w:val="center"/>
        <w:rPr>
          <w:b/>
          <w:sz w:val="22"/>
          <w:szCs w:val="22"/>
        </w:rPr>
      </w:pPr>
      <w:r w:rsidRPr="002F00E8">
        <w:rPr>
          <w:b/>
          <w:sz w:val="22"/>
          <w:szCs w:val="22"/>
        </w:rPr>
        <w:t>XVIII. PREHODNE IN KONČNE DOLOČBE</w:t>
      </w:r>
    </w:p>
    <w:p w14:paraId="13C41BE8"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18</w:t>
      </w:r>
      <w:r w:rsidRPr="002F00E8">
        <w:rPr>
          <w:rFonts w:eastAsia="Calibri" w:cs="Times New Roman"/>
          <w:b/>
          <w:sz w:val="22"/>
          <w:szCs w:val="22"/>
        </w:rPr>
        <w:t>. člen</w:t>
      </w:r>
    </w:p>
    <w:p w14:paraId="656F49C1" w14:textId="77777777" w:rsidR="002547DF" w:rsidRPr="002F00E8" w:rsidRDefault="002547DF" w:rsidP="002547DF">
      <w:pPr>
        <w:widowControl/>
        <w:tabs>
          <w:tab w:val="left" w:pos="6480"/>
        </w:tabs>
        <w:spacing w:after="0"/>
        <w:rPr>
          <w:rFonts w:eastAsia="Calibri" w:cs="Times New Roman"/>
          <w:sz w:val="22"/>
          <w:szCs w:val="22"/>
        </w:rPr>
      </w:pPr>
    </w:p>
    <w:p w14:paraId="796D4CF9" w14:textId="28D9FEB0" w:rsidR="002547DF" w:rsidRDefault="002547DF" w:rsidP="002547DF">
      <w:pPr>
        <w:rPr>
          <w:rFonts w:cs="Arial"/>
          <w:sz w:val="22"/>
          <w:szCs w:val="22"/>
        </w:rPr>
      </w:pPr>
      <w:r w:rsidRPr="002F00E8">
        <w:rPr>
          <w:rFonts w:cs="Arial"/>
          <w:sz w:val="22"/>
          <w:szCs w:val="22"/>
        </w:rPr>
        <w:t>Pogodbeni stranki sta sporazumni, izvajalec pa se izrecno zavezuje, da svojih terjatev do naročnika iz kateregakoli naslova brez izrecnega pisnega soglasja naročnika ne bo niti delno, niti v celoti odstopil (cediral) tretjim osebam (prepoved cesije).</w:t>
      </w:r>
    </w:p>
    <w:p w14:paraId="4E0C6F5E" w14:textId="77777777" w:rsidR="005E18C7" w:rsidRPr="002F00E8" w:rsidRDefault="005E18C7" w:rsidP="002547DF">
      <w:pPr>
        <w:rPr>
          <w:rFonts w:cs="Arial"/>
          <w:sz w:val="22"/>
          <w:szCs w:val="22"/>
        </w:rPr>
      </w:pPr>
    </w:p>
    <w:p w14:paraId="712EE0D1"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lastRenderedPageBreak/>
        <w:t>19</w:t>
      </w:r>
      <w:r w:rsidRPr="002F00E8">
        <w:rPr>
          <w:rFonts w:eastAsia="Calibri" w:cs="Times New Roman"/>
          <w:b/>
          <w:sz w:val="22"/>
          <w:szCs w:val="22"/>
        </w:rPr>
        <w:t>. člen</w:t>
      </w:r>
    </w:p>
    <w:p w14:paraId="2E73B594" w14:textId="77777777" w:rsidR="002547DF" w:rsidRDefault="002547DF" w:rsidP="002547DF">
      <w:pPr>
        <w:spacing w:after="0"/>
        <w:rPr>
          <w:sz w:val="22"/>
          <w:szCs w:val="22"/>
        </w:rPr>
      </w:pPr>
    </w:p>
    <w:p w14:paraId="2809A7CA" w14:textId="77777777" w:rsidR="00F42DF7" w:rsidRDefault="00F42DF7" w:rsidP="002547DF">
      <w:pPr>
        <w:spacing w:after="0"/>
        <w:rPr>
          <w:sz w:val="22"/>
          <w:szCs w:val="22"/>
        </w:rPr>
      </w:pPr>
      <w:r w:rsidRPr="009C435A">
        <w:rPr>
          <w:sz w:val="22"/>
          <w:szCs w:val="22"/>
        </w:rPr>
        <w:t>V primeru če pride do statusnih sprememb naročnika, zaradi sklepa lastnika DUTB, se izvajalec obvezuje, da naročnik lahko pogodbo prekine brez kakršnih koli pravnih zahtevkov (tj. odškodnine, penalov, ipd.) ali drugih sankcij</w:t>
      </w:r>
      <w:r w:rsidR="002E65CD" w:rsidRPr="009C435A">
        <w:rPr>
          <w:sz w:val="22"/>
          <w:szCs w:val="22"/>
        </w:rPr>
        <w:t>, razen v kolikor bi obstajala pravna možnost spremembe koristnika zavarovalne police.</w:t>
      </w:r>
    </w:p>
    <w:p w14:paraId="1576ACA1" w14:textId="77777777" w:rsidR="00F42DF7" w:rsidRDefault="00F42DF7" w:rsidP="002547DF">
      <w:pPr>
        <w:spacing w:after="0"/>
        <w:rPr>
          <w:sz w:val="22"/>
          <w:szCs w:val="22"/>
        </w:rPr>
      </w:pPr>
    </w:p>
    <w:p w14:paraId="04C95177" w14:textId="77777777" w:rsidR="00F42DF7" w:rsidRPr="00F42DF7" w:rsidRDefault="00F42DF7" w:rsidP="00F42DF7">
      <w:pPr>
        <w:spacing w:after="0"/>
        <w:jc w:val="center"/>
        <w:rPr>
          <w:b/>
          <w:sz w:val="22"/>
          <w:szCs w:val="22"/>
        </w:rPr>
      </w:pPr>
      <w:r w:rsidRPr="00F42DF7">
        <w:rPr>
          <w:b/>
          <w:sz w:val="22"/>
          <w:szCs w:val="22"/>
        </w:rPr>
        <w:t>20. člen</w:t>
      </w:r>
    </w:p>
    <w:p w14:paraId="3A4705D1" w14:textId="77777777" w:rsidR="00F42DF7" w:rsidRPr="002F00E8" w:rsidRDefault="00F42DF7" w:rsidP="002547DF">
      <w:pPr>
        <w:spacing w:after="0"/>
        <w:rPr>
          <w:sz w:val="22"/>
          <w:szCs w:val="22"/>
        </w:rPr>
      </w:pPr>
    </w:p>
    <w:p w14:paraId="51B6F69F" w14:textId="77777777" w:rsidR="002547DF" w:rsidRPr="002F00E8" w:rsidRDefault="002547DF" w:rsidP="002547DF">
      <w:pPr>
        <w:spacing w:after="0"/>
        <w:rPr>
          <w:sz w:val="22"/>
          <w:szCs w:val="22"/>
        </w:rPr>
      </w:pPr>
      <w:r w:rsidRPr="002F00E8">
        <w:rPr>
          <w:sz w:val="22"/>
          <w:szCs w:val="22"/>
        </w:rPr>
        <w:t>Pogodbo je mogoče spremeniti ali dopolniti samo v pisni obliki po sporazumu obeh pogodbenih strank.</w:t>
      </w:r>
    </w:p>
    <w:p w14:paraId="7320077A" w14:textId="77777777" w:rsidR="002547DF" w:rsidRPr="002F00E8" w:rsidRDefault="002547DF" w:rsidP="002547DF">
      <w:pPr>
        <w:spacing w:after="0"/>
        <w:rPr>
          <w:sz w:val="22"/>
          <w:szCs w:val="22"/>
        </w:rPr>
      </w:pPr>
    </w:p>
    <w:p w14:paraId="2ECBCBBB"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2</w:t>
      </w:r>
      <w:r w:rsidR="00F42DF7">
        <w:rPr>
          <w:rFonts w:eastAsia="Calibri" w:cs="Times New Roman"/>
          <w:b/>
          <w:sz w:val="22"/>
          <w:szCs w:val="22"/>
        </w:rPr>
        <w:t>1</w:t>
      </w:r>
      <w:r w:rsidRPr="002F00E8">
        <w:rPr>
          <w:rFonts w:eastAsia="Calibri" w:cs="Times New Roman"/>
          <w:b/>
          <w:sz w:val="22"/>
          <w:szCs w:val="22"/>
        </w:rPr>
        <w:t>. člen</w:t>
      </w:r>
    </w:p>
    <w:p w14:paraId="5B539AE0" w14:textId="77777777" w:rsidR="002547DF" w:rsidRPr="002F00E8" w:rsidRDefault="002547DF" w:rsidP="002547DF">
      <w:pPr>
        <w:spacing w:after="0"/>
        <w:rPr>
          <w:sz w:val="22"/>
          <w:szCs w:val="22"/>
        </w:rPr>
      </w:pPr>
    </w:p>
    <w:p w14:paraId="31696A54" w14:textId="77777777" w:rsidR="002547DF" w:rsidRPr="002F00E8" w:rsidRDefault="002547DF" w:rsidP="002547DF">
      <w:pPr>
        <w:spacing w:after="0"/>
        <w:rPr>
          <w:sz w:val="22"/>
          <w:szCs w:val="22"/>
        </w:rPr>
      </w:pPr>
      <w:r w:rsidRPr="002F00E8">
        <w:rPr>
          <w:sz w:val="22"/>
          <w:szCs w:val="22"/>
        </w:rPr>
        <w:t>Morebitna neveljavnost kateregakoli določila te pogodbe ne vpliva na veljavnost pogodbe kot celote.</w:t>
      </w:r>
    </w:p>
    <w:p w14:paraId="3420E205" w14:textId="77777777" w:rsidR="002547DF" w:rsidRPr="002F00E8" w:rsidRDefault="002547DF" w:rsidP="002547DF">
      <w:pPr>
        <w:spacing w:after="0"/>
        <w:rPr>
          <w:sz w:val="22"/>
          <w:szCs w:val="22"/>
        </w:rPr>
      </w:pPr>
    </w:p>
    <w:p w14:paraId="6C8BBAEC" w14:textId="77777777" w:rsidR="002547DF" w:rsidRPr="002F00E8" w:rsidRDefault="002547DF" w:rsidP="002547DF">
      <w:pPr>
        <w:spacing w:after="0"/>
        <w:rPr>
          <w:sz w:val="22"/>
          <w:szCs w:val="22"/>
        </w:rPr>
      </w:pPr>
      <w:r w:rsidRPr="002F00E8">
        <w:rPr>
          <w:sz w:val="22"/>
          <w:szCs w:val="22"/>
        </w:rPr>
        <w:t>Če se stranki ne dogovorita drugače, se morebitni spori iz te pogodbe razrešujejo pred stvarno pristojnim sodiščem v Ljubljani po slovenskem pravu.</w:t>
      </w:r>
    </w:p>
    <w:p w14:paraId="478ED929" w14:textId="77777777" w:rsidR="002547DF" w:rsidRPr="002F00E8" w:rsidRDefault="002547DF" w:rsidP="002547DF">
      <w:pPr>
        <w:widowControl/>
        <w:tabs>
          <w:tab w:val="left" w:pos="6480"/>
        </w:tabs>
        <w:spacing w:after="0"/>
        <w:rPr>
          <w:rFonts w:eastAsia="Calibri" w:cs="Times New Roman"/>
          <w:sz w:val="22"/>
          <w:szCs w:val="22"/>
        </w:rPr>
      </w:pPr>
    </w:p>
    <w:p w14:paraId="4E2DC340"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2</w:t>
      </w:r>
      <w:r w:rsidR="00F42DF7">
        <w:rPr>
          <w:rFonts w:eastAsia="Calibri" w:cs="Times New Roman"/>
          <w:b/>
          <w:sz w:val="22"/>
          <w:szCs w:val="22"/>
        </w:rPr>
        <w:t>2</w:t>
      </w:r>
      <w:r w:rsidRPr="002F00E8">
        <w:rPr>
          <w:rFonts w:eastAsia="Calibri" w:cs="Times New Roman"/>
          <w:b/>
          <w:sz w:val="22"/>
          <w:szCs w:val="22"/>
        </w:rPr>
        <w:t>. člen</w:t>
      </w:r>
    </w:p>
    <w:p w14:paraId="4CA8416C" w14:textId="77777777" w:rsidR="002547DF" w:rsidRPr="002F00E8" w:rsidRDefault="002547DF" w:rsidP="002547DF">
      <w:pPr>
        <w:widowControl/>
        <w:tabs>
          <w:tab w:val="left" w:pos="6480"/>
        </w:tabs>
        <w:spacing w:after="0"/>
        <w:rPr>
          <w:rFonts w:eastAsia="Calibri" w:cs="Times New Roman"/>
          <w:sz w:val="22"/>
          <w:szCs w:val="22"/>
        </w:rPr>
      </w:pPr>
    </w:p>
    <w:p w14:paraId="6DE29789" w14:textId="3C376A7D" w:rsidR="002547DF" w:rsidRDefault="002547DF" w:rsidP="002547DF">
      <w:pPr>
        <w:widowControl/>
        <w:tabs>
          <w:tab w:val="left" w:pos="6480"/>
        </w:tabs>
        <w:spacing w:after="0"/>
        <w:rPr>
          <w:sz w:val="22"/>
          <w:szCs w:val="22"/>
        </w:rPr>
      </w:pPr>
      <w:r w:rsidRPr="002F00E8">
        <w:rPr>
          <w:sz w:val="22"/>
          <w:szCs w:val="22"/>
        </w:rPr>
        <w:t xml:space="preserve">Ta pogodba je sklenjena za obdobje </w:t>
      </w:r>
      <w:r w:rsidR="00971A3B">
        <w:rPr>
          <w:sz w:val="22"/>
          <w:szCs w:val="22"/>
        </w:rPr>
        <w:t>do 31.12.2022.</w:t>
      </w:r>
    </w:p>
    <w:p w14:paraId="28DC51AA" w14:textId="77777777" w:rsidR="002547DF" w:rsidRPr="002F00E8" w:rsidRDefault="002547DF" w:rsidP="002547DF">
      <w:pPr>
        <w:widowControl/>
        <w:tabs>
          <w:tab w:val="left" w:pos="6480"/>
        </w:tabs>
        <w:spacing w:after="0"/>
        <w:rPr>
          <w:rFonts w:eastAsia="Calibri" w:cs="Times New Roman"/>
          <w:sz w:val="22"/>
          <w:szCs w:val="22"/>
        </w:rPr>
      </w:pPr>
    </w:p>
    <w:p w14:paraId="2735BA01" w14:textId="7B4E594E" w:rsidR="002547DF" w:rsidRPr="002F00E8" w:rsidRDefault="002547DF" w:rsidP="002547DF">
      <w:pPr>
        <w:rPr>
          <w:sz w:val="22"/>
          <w:szCs w:val="22"/>
        </w:rPr>
      </w:pPr>
      <w:r w:rsidRPr="002F00E8">
        <w:rPr>
          <w:sz w:val="22"/>
          <w:szCs w:val="22"/>
        </w:rPr>
        <w:t xml:space="preserve">Pogodba začne veljati ko jo podpišeta obe pogodbeni stranki in ko naročnik od izvajalca </w:t>
      </w:r>
      <w:r w:rsidRPr="003D06B0">
        <w:rPr>
          <w:sz w:val="22"/>
          <w:szCs w:val="22"/>
        </w:rPr>
        <w:t xml:space="preserve">prejeme </w:t>
      </w:r>
      <w:r w:rsidR="000B4A72">
        <w:rPr>
          <w:sz w:val="22"/>
          <w:szCs w:val="22"/>
        </w:rPr>
        <w:t xml:space="preserve">finančno zavarovanje </w:t>
      </w:r>
      <w:r w:rsidRPr="003D06B0">
        <w:rPr>
          <w:sz w:val="22"/>
          <w:szCs w:val="22"/>
        </w:rPr>
        <w:t>za</w:t>
      </w:r>
      <w:r w:rsidRPr="002F00E8">
        <w:rPr>
          <w:sz w:val="22"/>
          <w:szCs w:val="22"/>
        </w:rPr>
        <w:t xml:space="preserve"> dobr</w:t>
      </w:r>
      <w:r>
        <w:rPr>
          <w:sz w:val="22"/>
          <w:szCs w:val="22"/>
        </w:rPr>
        <w:t>o izvedbo pogodbenih obveznosti</w:t>
      </w:r>
      <w:r w:rsidR="00971A3B">
        <w:rPr>
          <w:sz w:val="22"/>
          <w:szCs w:val="22"/>
        </w:rPr>
        <w:t>.</w:t>
      </w:r>
    </w:p>
    <w:p w14:paraId="532D8AA2"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2</w:t>
      </w:r>
      <w:r w:rsidR="00F42DF7">
        <w:rPr>
          <w:rFonts w:eastAsia="Calibri" w:cs="Times New Roman"/>
          <w:b/>
          <w:sz w:val="22"/>
          <w:szCs w:val="22"/>
        </w:rPr>
        <w:t>3</w:t>
      </w:r>
      <w:r w:rsidRPr="002F00E8">
        <w:rPr>
          <w:rFonts w:eastAsia="Calibri" w:cs="Times New Roman"/>
          <w:b/>
          <w:sz w:val="22"/>
          <w:szCs w:val="22"/>
        </w:rPr>
        <w:t>. člen</w:t>
      </w:r>
    </w:p>
    <w:p w14:paraId="152C53A1" w14:textId="77777777" w:rsidR="002547DF" w:rsidRPr="002F00E8" w:rsidRDefault="002547DF" w:rsidP="002547DF">
      <w:pPr>
        <w:widowControl/>
        <w:tabs>
          <w:tab w:val="left" w:pos="6480"/>
        </w:tabs>
        <w:spacing w:after="0"/>
        <w:rPr>
          <w:rFonts w:eastAsia="Calibri" w:cs="Times New Roman"/>
          <w:sz w:val="22"/>
          <w:szCs w:val="22"/>
        </w:rPr>
      </w:pPr>
    </w:p>
    <w:p w14:paraId="6090F4B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 xml:space="preserve">Ta pogodba je sestavljena v dveh enakih izvodih, </w:t>
      </w:r>
      <w:r w:rsidRPr="002F00E8">
        <w:rPr>
          <w:rFonts w:cs="Arial"/>
          <w:sz w:val="22"/>
          <w:szCs w:val="22"/>
        </w:rPr>
        <w:t>od katerih vsaka pogodbena stranka prejme po en izvod.</w:t>
      </w:r>
    </w:p>
    <w:p w14:paraId="27E4BFBA" w14:textId="7FF3BE17" w:rsidR="002547DF" w:rsidRDefault="002547DF" w:rsidP="002547DF">
      <w:pPr>
        <w:spacing w:after="0"/>
        <w:rPr>
          <w:sz w:val="22"/>
          <w:szCs w:val="22"/>
        </w:rPr>
      </w:pPr>
    </w:p>
    <w:p w14:paraId="44D0751C" w14:textId="77777777" w:rsidR="005E18C7" w:rsidRPr="00746FE5" w:rsidRDefault="005E18C7" w:rsidP="002547DF">
      <w:pPr>
        <w:spacing w:after="0"/>
        <w:rPr>
          <w:sz w:val="22"/>
          <w:szCs w:val="22"/>
        </w:rPr>
      </w:pPr>
    </w:p>
    <w:p w14:paraId="0D9C09E8" w14:textId="77777777" w:rsidR="002547DF" w:rsidRDefault="002547DF" w:rsidP="002547DF">
      <w:pPr>
        <w:spacing w:after="0"/>
        <w:rPr>
          <w:sz w:val="22"/>
          <w:szCs w:val="22"/>
        </w:rPr>
      </w:pPr>
      <w:r>
        <w:rPr>
          <w:sz w:val="22"/>
          <w:szCs w:val="22"/>
        </w:rPr>
        <w:t>Kraj in datum:</w:t>
      </w:r>
      <w:r>
        <w:rPr>
          <w:sz w:val="22"/>
          <w:szCs w:val="22"/>
        </w:rPr>
        <w:tab/>
      </w:r>
      <w:r>
        <w:rPr>
          <w:sz w:val="22"/>
          <w:szCs w:val="22"/>
        </w:rPr>
        <w:tab/>
      </w:r>
      <w:r>
        <w:rPr>
          <w:sz w:val="22"/>
          <w:szCs w:val="22"/>
        </w:rPr>
        <w:tab/>
      </w:r>
      <w:r>
        <w:rPr>
          <w:sz w:val="22"/>
          <w:szCs w:val="22"/>
        </w:rPr>
        <w:tab/>
      </w:r>
      <w:r>
        <w:rPr>
          <w:sz w:val="22"/>
          <w:szCs w:val="22"/>
        </w:rPr>
        <w:tab/>
        <w:t>Kraj in datum:</w:t>
      </w:r>
    </w:p>
    <w:p w14:paraId="3634B9C3" w14:textId="77777777" w:rsidR="002547DF" w:rsidRDefault="002547DF" w:rsidP="002547DF">
      <w:pPr>
        <w:spacing w:after="0"/>
        <w:rPr>
          <w:sz w:val="22"/>
          <w:szCs w:val="22"/>
        </w:rPr>
      </w:pPr>
    </w:p>
    <w:p w14:paraId="1FC73553" w14:textId="77777777" w:rsidR="002547DF" w:rsidRDefault="002547DF" w:rsidP="002547DF">
      <w:pPr>
        <w:spacing w:after="0"/>
        <w:rPr>
          <w:b/>
          <w:sz w:val="22"/>
          <w:szCs w:val="22"/>
        </w:rPr>
      </w:pPr>
      <w:r w:rsidRPr="003042D1">
        <w:rPr>
          <w:b/>
          <w:sz w:val="22"/>
          <w:szCs w:val="22"/>
        </w:rPr>
        <w:t>NAROČNIK</w:t>
      </w:r>
      <w:r>
        <w:rPr>
          <w:b/>
          <w:sz w:val="22"/>
          <w:szCs w:val="22"/>
        </w:rPr>
        <w:tab/>
      </w:r>
      <w:r>
        <w:rPr>
          <w:b/>
          <w:sz w:val="22"/>
          <w:szCs w:val="22"/>
        </w:rPr>
        <w:tab/>
      </w:r>
      <w:r>
        <w:rPr>
          <w:b/>
          <w:sz w:val="22"/>
          <w:szCs w:val="22"/>
        </w:rPr>
        <w:tab/>
      </w:r>
      <w:r>
        <w:rPr>
          <w:b/>
          <w:sz w:val="22"/>
          <w:szCs w:val="22"/>
        </w:rPr>
        <w:tab/>
      </w:r>
      <w:r>
        <w:rPr>
          <w:b/>
          <w:sz w:val="22"/>
          <w:szCs w:val="22"/>
        </w:rPr>
        <w:tab/>
        <w:t>IZVAJALEC</w:t>
      </w:r>
    </w:p>
    <w:p w14:paraId="38556F92" w14:textId="77777777" w:rsidR="002547DF" w:rsidRDefault="002547DF" w:rsidP="002547DF">
      <w:pPr>
        <w:spacing w:after="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40A5F347" w14:textId="77777777" w:rsidR="002547DF" w:rsidRDefault="002547DF" w:rsidP="002547DF">
      <w:pPr>
        <w:spacing w:after="0"/>
        <w:rPr>
          <w:sz w:val="22"/>
          <w:szCs w:val="22"/>
        </w:rPr>
      </w:pPr>
    </w:p>
    <w:p w14:paraId="3972D052" w14:textId="77777777" w:rsidR="002547DF" w:rsidRDefault="002547DF" w:rsidP="002547DF">
      <w:pPr>
        <w:spacing w:after="0"/>
        <w:rPr>
          <w:sz w:val="22"/>
          <w:szCs w:val="22"/>
        </w:rPr>
      </w:pPr>
    </w:p>
    <w:p w14:paraId="04AEB85A" w14:textId="77777777" w:rsidR="002547DF" w:rsidRDefault="002547DF" w:rsidP="002547DF">
      <w:pPr>
        <w:spacing w:after="0"/>
        <w:rPr>
          <w:sz w:val="22"/>
          <w:szCs w:val="22"/>
        </w:rPr>
      </w:pPr>
    </w:p>
    <w:p w14:paraId="3DE31103" w14:textId="77777777" w:rsidR="001E4E5C" w:rsidRDefault="001E4E5C">
      <w:pPr>
        <w:widowControl/>
        <w:spacing w:line="259" w:lineRule="auto"/>
        <w:jc w:val="left"/>
        <w:rPr>
          <w:b/>
          <w:sz w:val="22"/>
          <w:szCs w:val="22"/>
        </w:rPr>
      </w:pPr>
    </w:p>
    <w:sectPr w:rsidR="001E4E5C" w:rsidSect="00F7054E">
      <w:headerReference w:type="default" r:id="rId9"/>
      <w:footerReference w:type="default" r:id="rId10"/>
      <w:headerReference w:type="first" r:id="rId11"/>
      <w:footerReference w:type="first" r:id="rId12"/>
      <w:pgSz w:w="11906" w:h="16838"/>
      <w:pgMar w:top="2835" w:right="2268" w:bottom="2268" w:left="1701"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F7C67" w16cex:dateUtc="2021-02-11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A7488E" w16cid:durableId="23CF7C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D15C9" w14:textId="77777777" w:rsidR="00FC7EBF" w:rsidRDefault="00FC7EBF" w:rsidP="002219CE">
      <w:r>
        <w:separator/>
      </w:r>
    </w:p>
  </w:endnote>
  <w:endnote w:type="continuationSeparator" w:id="0">
    <w:p w14:paraId="34BD1D4D" w14:textId="77777777" w:rsidR="00FC7EBF" w:rsidRDefault="00FC7EBF" w:rsidP="002219CE">
      <w:r>
        <w:continuationSeparator/>
      </w:r>
    </w:p>
  </w:endnote>
  <w:endnote w:type="continuationNotice" w:id="1">
    <w:p w14:paraId="3B203EED" w14:textId="77777777" w:rsidR="00FC7EBF" w:rsidRDefault="00FC7EBF"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Arial"/>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6885D0EF" w14:textId="6377F2ED" w:rsidR="00AF583D" w:rsidRPr="009966DA" w:rsidRDefault="00AF583D" w:rsidP="003C12F6">
        <w:pPr>
          <w:pStyle w:val="Footer"/>
          <w:jc w:val="center"/>
        </w:pPr>
        <w:r>
          <w:fldChar w:fldCharType="begin"/>
        </w:r>
        <w:r>
          <w:instrText xml:space="preserve"> PAGE   \* MERGEFORMAT </w:instrText>
        </w:r>
        <w:r>
          <w:fldChar w:fldCharType="separate"/>
        </w:r>
        <w:r w:rsidR="006D0985">
          <w:rPr>
            <w:noProof/>
          </w:rPr>
          <w:t>9</w:t>
        </w:r>
        <w:r>
          <w:rPr>
            <w:noProof/>
          </w:rPr>
          <w:fldChar w:fldCharType="end"/>
        </w:r>
      </w:p>
    </w:sdtContent>
  </w:sdt>
  <w:p w14:paraId="70AD4BE5" w14:textId="77777777" w:rsidR="00AF583D" w:rsidRDefault="00AF583D"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D185B" w14:textId="77777777" w:rsidR="00AF583D" w:rsidRDefault="00AF583D" w:rsidP="002219CE">
    <w:pPr>
      <w:pStyle w:val="Footer"/>
    </w:pPr>
  </w:p>
  <w:p w14:paraId="7A3C38DE" w14:textId="77777777" w:rsidR="00AF583D" w:rsidRDefault="00AF583D"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30B46" w14:textId="77777777" w:rsidR="00FC7EBF" w:rsidRDefault="00FC7EBF" w:rsidP="002219CE">
      <w:r>
        <w:separator/>
      </w:r>
    </w:p>
  </w:footnote>
  <w:footnote w:type="continuationSeparator" w:id="0">
    <w:p w14:paraId="40C0D4A2" w14:textId="77777777" w:rsidR="00FC7EBF" w:rsidRDefault="00FC7EBF" w:rsidP="002219CE">
      <w:r>
        <w:continuationSeparator/>
      </w:r>
    </w:p>
  </w:footnote>
  <w:footnote w:type="continuationNotice" w:id="1">
    <w:p w14:paraId="5A03AF55" w14:textId="77777777" w:rsidR="00FC7EBF" w:rsidRDefault="00FC7EBF"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D0AB5" w14:textId="77777777" w:rsidR="00AF583D" w:rsidRDefault="00AF583D"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530F6EC9" wp14:editId="1219E8CB">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anchor>
      </w:drawing>
    </w:r>
  </w:p>
  <w:p w14:paraId="6FE0B644" w14:textId="77777777" w:rsidR="00AF583D" w:rsidRPr="00FB71B9" w:rsidRDefault="00AF583D"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 xml:space="preserve">Družba za upravljanje terjatev </w:t>
    </w:r>
    <w:r w:rsidRPr="00FB71B9">
      <w:rPr>
        <w:rFonts w:ascii="Calibri" w:eastAsia="Times New Roman" w:hAnsi="Calibri" w:cs="Times New Roman"/>
        <w:i/>
        <w:sz w:val="18"/>
        <w:szCs w:val="22"/>
        <w:lang w:eastAsia="en-GB"/>
      </w:rPr>
      <w:t>bank, d. d.</w:t>
    </w:r>
  </w:p>
  <w:p w14:paraId="1ABD39DA" w14:textId="16162FFD" w:rsidR="00AF583D" w:rsidRDefault="00AF583D" w:rsidP="00BA04DF">
    <w:pPr>
      <w:jc w:val="center"/>
      <w:rPr>
        <w:rFonts w:ascii="Calibri" w:eastAsia="Times New Roman" w:hAnsi="Calibri" w:cs="Times New Roman"/>
        <w:i/>
        <w:sz w:val="18"/>
        <w:szCs w:val="22"/>
        <w:lang w:eastAsia="en-GB"/>
      </w:rPr>
    </w:pPr>
    <w:r w:rsidRPr="00FB71B9">
      <w:rPr>
        <w:rFonts w:ascii="Calibri" w:eastAsia="Times New Roman" w:hAnsi="Calibri" w:cs="Times New Roman"/>
        <w:i/>
        <w:sz w:val="18"/>
        <w:szCs w:val="22"/>
        <w:lang w:eastAsia="en-GB"/>
      </w:rPr>
      <w:t>Razpisna dokumentacija v postopku oddaje javnega naročila št. JN/</w:t>
    </w:r>
    <w:r>
      <w:rPr>
        <w:rFonts w:ascii="Calibri" w:eastAsia="Times New Roman" w:hAnsi="Calibri" w:cs="Times New Roman"/>
        <w:i/>
        <w:sz w:val="18"/>
        <w:szCs w:val="22"/>
        <w:lang w:eastAsia="en-GB"/>
      </w:rPr>
      <w:t>1</w:t>
    </w:r>
    <w:r w:rsidRPr="00FB71B9">
      <w:rPr>
        <w:rFonts w:ascii="Calibri" w:eastAsia="Times New Roman" w:hAnsi="Calibri" w:cs="Times New Roman"/>
        <w:i/>
        <w:sz w:val="18"/>
        <w:szCs w:val="22"/>
        <w:lang w:eastAsia="en-GB"/>
      </w:rPr>
      <w:t>-NEP/20</w:t>
    </w:r>
    <w:r w:rsidRPr="00FB71B9">
      <w:rPr>
        <w:i/>
        <w:noProof/>
        <w:sz w:val="18"/>
        <w:szCs w:val="18"/>
        <w:lang w:eastAsia="sl-SI"/>
      </w:rPr>
      <w:drawing>
        <wp:anchor distT="0" distB="0" distL="114300" distR="114300" simplePos="0" relativeHeight="251661312" behindDoc="0" locked="0" layoutInCell="1" allowOverlap="1" wp14:anchorId="07046A13" wp14:editId="4F660277">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anchor>
      </w:drawing>
    </w:r>
    <w:r>
      <w:rPr>
        <w:rFonts w:ascii="Calibri" w:eastAsia="Times New Roman" w:hAnsi="Calibri" w:cs="Times New Roman"/>
        <w:i/>
        <w:sz w:val="18"/>
        <w:szCs w:val="22"/>
        <w:lang w:eastAsia="en-GB"/>
      </w:rPr>
      <w:t>21</w:t>
    </w:r>
  </w:p>
  <w:p w14:paraId="68613071" w14:textId="77777777" w:rsidR="00AF583D" w:rsidRDefault="00AF583D" w:rsidP="00D20F1A">
    <w:pPr>
      <w:jc w:val="center"/>
    </w:pPr>
    <w:r>
      <w:rPr>
        <w:i/>
        <w:sz w:val="18"/>
        <w:szCs w:val="18"/>
      </w:rPr>
      <w:t>»Zavarovanje</w:t>
    </w:r>
    <w:r w:rsidRPr="00E81EE5">
      <w:rPr>
        <w:i/>
        <w:sz w:val="18"/>
        <w:szCs w:val="18"/>
      </w:rPr>
      <w:t xml:space="preserve"> </w:t>
    </w:r>
    <w:r>
      <w:rPr>
        <w:i/>
        <w:sz w:val="18"/>
        <w:szCs w:val="18"/>
      </w:rPr>
      <w:t>premoženja</w:t>
    </w:r>
    <w:r w:rsidRPr="00E81EE5">
      <w:rPr>
        <w:i/>
        <w:sz w:val="18"/>
        <w:szCs w:val="18"/>
      </w:rPr>
      <w:t xml:space="preserve"> v lasti </w:t>
    </w:r>
    <w:r>
      <w:rPr>
        <w:i/>
        <w:sz w:val="18"/>
        <w:szCs w:val="18"/>
      </w:rPr>
      <w:t>DUTB«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4134" w14:textId="77777777" w:rsidR="00AF583D" w:rsidRDefault="00AF583D" w:rsidP="004E6180">
    <w:pPr>
      <w:pStyle w:val="Header"/>
      <w:jc w:val="center"/>
    </w:pPr>
    <w:r>
      <w:rPr>
        <w:noProof/>
        <w:lang w:eastAsia="sl-SI"/>
      </w:rPr>
      <w:drawing>
        <wp:anchor distT="0" distB="0" distL="114300" distR="114300" simplePos="0" relativeHeight="251659264" behindDoc="0" locked="1" layoutInCell="1" allowOverlap="1" wp14:anchorId="1779657A" wp14:editId="2736AF6C">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5BD5"/>
    <w:multiLevelType w:val="hybridMultilevel"/>
    <w:tmpl w:val="AE72FBF6"/>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625C4F"/>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CF00442"/>
    <w:multiLevelType w:val="multilevel"/>
    <w:tmpl w:val="F73C5B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274AA"/>
    <w:multiLevelType w:val="hybridMultilevel"/>
    <w:tmpl w:val="F286AE60"/>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AD0B13"/>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36E5D5B"/>
    <w:multiLevelType w:val="hybridMultilevel"/>
    <w:tmpl w:val="7DBE6FEA"/>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AF170C6"/>
    <w:multiLevelType w:val="hybridMultilevel"/>
    <w:tmpl w:val="1D3C04B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124B1C"/>
    <w:multiLevelType w:val="multilevel"/>
    <w:tmpl w:val="4AA88F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385494"/>
    <w:multiLevelType w:val="hybridMultilevel"/>
    <w:tmpl w:val="954E39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FDF6B5A"/>
    <w:multiLevelType w:val="hybridMultilevel"/>
    <w:tmpl w:val="7F102AC6"/>
    <w:lvl w:ilvl="0" w:tplc="03B0BD74">
      <w:start w:val="1"/>
      <w:numFmt w:val="lowerLetter"/>
      <w:lvlText w:val="%1)"/>
      <w:lvlJc w:val="left"/>
      <w:pPr>
        <w:ind w:left="390" w:hanging="39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56651D76"/>
    <w:multiLevelType w:val="hybridMultilevel"/>
    <w:tmpl w:val="C73AB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1753FD"/>
    <w:multiLevelType w:val="hybridMultilevel"/>
    <w:tmpl w:val="A7CE20A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11BCCB82"/>
    <w:lvl w:ilvl="0" w:tplc="5B1A7AEA">
      <w:start w:val="1"/>
      <w:numFmt w:val="bullet"/>
      <w:lvlText w:val="-"/>
      <w:lvlJc w:val="left"/>
      <w:pPr>
        <w:ind w:left="644"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FA145A"/>
    <w:multiLevelType w:val="multilevel"/>
    <w:tmpl w:val="0A1AFC1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31"/>
  </w:num>
  <w:num w:numId="4">
    <w:abstractNumId w:val="15"/>
  </w:num>
  <w:num w:numId="5">
    <w:abstractNumId w:val="29"/>
  </w:num>
  <w:num w:numId="6">
    <w:abstractNumId w:val="9"/>
  </w:num>
  <w:num w:numId="7">
    <w:abstractNumId w:val="26"/>
  </w:num>
  <w:num w:numId="8">
    <w:abstractNumId w:val="32"/>
  </w:num>
  <w:num w:numId="9">
    <w:abstractNumId w:val="19"/>
  </w:num>
  <w:num w:numId="10">
    <w:abstractNumId w:val="3"/>
  </w:num>
  <w:num w:numId="11">
    <w:abstractNumId w:val="23"/>
  </w:num>
  <w:num w:numId="12">
    <w:abstractNumId w:val="13"/>
  </w:num>
  <w:num w:numId="13">
    <w:abstractNumId w:val="36"/>
  </w:num>
  <w:num w:numId="14">
    <w:abstractNumId w:val="8"/>
  </w:num>
  <w:num w:numId="15">
    <w:abstractNumId w:val="34"/>
  </w:num>
  <w:num w:numId="16">
    <w:abstractNumId w:val="27"/>
  </w:num>
  <w:num w:numId="17">
    <w:abstractNumId w:val="14"/>
  </w:num>
  <w:num w:numId="18">
    <w:abstractNumId w:val="7"/>
  </w:num>
  <w:num w:numId="19">
    <w:abstractNumId w:val="6"/>
  </w:num>
  <w:num w:numId="20">
    <w:abstractNumId w:val="30"/>
  </w:num>
  <w:num w:numId="21">
    <w:abstractNumId w:val="16"/>
  </w:num>
  <w:num w:numId="22">
    <w:abstractNumId w:val="1"/>
  </w:num>
  <w:num w:numId="23">
    <w:abstractNumId w:val="4"/>
  </w:num>
  <w:num w:numId="24">
    <w:abstractNumId w:val="21"/>
  </w:num>
  <w:num w:numId="25">
    <w:abstractNumId w:val="22"/>
  </w:num>
  <w:num w:numId="26">
    <w:abstractNumId w:val="0"/>
  </w:num>
  <w:num w:numId="27">
    <w:abstractNumId w:val="28"/>
  </w:num>
  <w:num w:numId="28">
    <w:abstractNumId w:val="10"/>
  </w:num>
  <w:num w:numId="29">
    <w:abstractNumId w:val="5"/>
  </w:num>
  <w:num w:numId="30">
    <w:abstractNumId w:val="18"/>
  </w:num>
  <w:num w:numId="31">
    <w:abstractNumId w:val="20"/>
  </w:num>
  <w:num w:numId="32">
    <w:abstractNumId w:val="25"/>
  </w:num>
  <w:num w:numId="33">
    <w:abstractNumId w:val="24"/>
  </w:num>
  <w:num w:numId="34">
    <w:abstractNumId w:val="11"/>
  </w:num>
  <w:num w:numId="35">
    <w:abstractNumId w:val="11"/>
  </w:num>
  <w:num w:numId="36">
    <w:abstractNumId w:val="17"/>
  </w:num>
  <w:num w:numId="37">
    <w:abstractNumId w:val="2"/>
  </w:num>
  <w:num w:numId="38">
    <w:abstractNumId w:val="33"/>
  </w:num>
  <w:num w:numId="39">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364F"/>
    <w:rsid w:val="00003840"/>
    <w:rsid w:val="00003D6F"/>
    <w:rsid w:val="0000407D"/>
    <w:rsid w:val="0000471F"/>
    <w:rsid w:val="00004793"/>
    <w:rsid w:val="00005169"/>
    <w:rsid w:val="000054A3"/>
    <w:rsid w:val="00006642"/>
    <w:rsid w:val="00006C47"/>
    <w:rsid w:val="000108C4"/>
    <w:rsid w:val="00010950"/>
    <w:rsid w:val="00010B3E"/>
    <w:rsid w:val="00010BA3"/>
    <w:rsid w:val="000115C9"/>
    <w:rsid w:val="00013A37"/>
    <w:rsid w:val="00013A4E"/>
    <w:rsid w:val="00013C29"/>
    <w:rsid w:val="00013CED"/>
    <w:rsid w:val="00014238"/>
    <w:rsid w:val="00015062"/>
    <w:rsid w:val="00015098"/>
    <w:rsid w:val="0001567E"/>
    <w:rsid w:val="00015B2E"/>
    <w:rsid w:val="00016276"/>
    <w:rsid w:val="000166A9"/>
    <w:rsid w:val="0001674D"/>
    <w:rsid w:val="00016EF9"/>
    <w:rsid w:val="000171FF"/>
    <w:rsid w:val="00017470"/>
    <w:rsid w:val="00017D90"/>
    <w:rsid w:val="0002054E"/>
    <w:rsid w:val="00020B71"/>
    <w:rsid w:val="00021D3E"/>
    <w:rsid w:val="00023658"/>
    <w:rsid w:val="00023C5D"/>
    <w:rsid w:val="00024E09"/>
    <w:rsid w:val="00024FBD"/>
    <w:rsid w:val="00025075"/>
    <w:rsid w:val="00025411"/>
    <w:rsid w:val="00025E88"/>
    <w:rsid w:val="00027DFC"/>
    <w:rsid w:val="00030934"/>
    <w:rsid w:val="000312BC"/>
    <w:rsid w:val="00031A5F"/>
    <w:rsid w:val="00031AC9"/>
    <w:rsid w:val="0003343C"/>
    <w:rsid w:val="00033796"/>
    <w:rsid w:val="0003406F"/>
    <w:rsid w:val="00035304"/>
    <w:rsid w:val="0003593F"/>
    <w:rsid w:val="000360E7"/>
    <w:rsid w:val="000361F0"/>
    <w:rsid w:val="00036AE8"/>
    <w:rsid w:val="00036EEE"/>
    <w:rsid w:val="00040889"/>
    <w:rsid w:val="00040CE1"/>
    <w:rsid w:val="00042210"/>
    <w:rsid w:val="00042323"/>
    <w:rsid w:val="0004292E"/>
    <w:rsid w:val="00045882"/>
    <w:rsid w:val="000458C5"/>
    <w:rsid w:val="00045BDC"/>
    <w:rsid w:val="00045CF1"/>
    <w:rsid w:val="00047234"/>
    <w:rsid w:val="00047545"/>
    <w:rsid w:val="00050208"/>
    <w:rsid w:val="00052EDE"/>
    <w:rsid w:val="0005385E"/>
    <w:rsid w:val="00054EDB"/>
    <w:rsid w:val="000550B8"/>
    <w:rsid w:val="000555D5"/>
    <w:rsid w:val="0005657C"/>
    <w:rsid w:val="00056620"/>
    <w:rsid w:val="0005696D"/>
    <w:rsid w:val="00057CEC"/>
    <w:rsid w:val="00057D7A"/>
    <w:rsid w:val="0006018F"/>
    <w:rsid w:val="00061267"/>
    <w:rsid w:val="000632FB"/>
    <w:rsid w:val="00063795"/>
    <w:rsid w:val="00064FC9"/>
    <w:rsid w:val="00066306"/>
    <w:rsid w:val="000663F1"/>
    <w:rsid w:val="00066ABA"/>
    <w:rsid w:val="00066DE9"/>
    <w:rsid w:val="00067D5A"/>
    <w:rsid w:val="000740FF"/>
    <w:rsid w:val="00074ECC"/>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5671"/>
    <w:rsid w:val="0008622E"/>
    <w:rsid w:val="00086660"/>
    <w:rsid w:val="0008711B"/>
    <w:rsid w:val="000876B6"/>
    <w:rsid w:val="00087736"/>
    <w:rsid w:val="000879DA"/>
    <w:rsid w:val="000902E7"/>
    <w:rsid w:val="00090D31"/>
    <w:rsid w:val="000913C5"/>
    <w:rsid w:val="00092A4F"/>
    <w:rsid w:val="00092B58"/>
    <w:rsid w:val="0009461B"/>
    <w:rsid w:val="000969C9"/>
    <w:rsid w:val="000A1B5D"/>
    <w:rsid w:val="000A2DD0"/>
    <w:rsid w:val="000A3476"/>
    <w:rsid w:val="000A39D4"/>
    <w:rsid w:val="000A3EC5"/>
    <w:rsid w:val="000A4595"/>
    <w:rsid w:val="000A4C13"/>
    <w:rsid w:val="000A5CD4"/>
    <w:rsid w:val="000A752E"/>
    <w:rsid w:val="000A7E27"/>
    <w:rsid w:val="000B01A7"/>
    <w:rsid w:val="000B0225"/>
    <w:rsid w:val="000B0584"/>
    <w:rsid w:val="000B0D1C"/>
    <w:rsid w:val="000B26EC"/>
    <w:rsid w:val="000B2BD1"/>
    <w:rsid w:val="000B4A72"/>
    <w:rsid w:val="000B526B"/>
    <w:rsid w:val="000B52D5"/>
    <w:rsid w:val="000B60E0"/>
    <w:rsid w:val="000B6398"/>
    <w:rsid w:val="000C0BCB"/>
    <w:rsid w:val="000C0C88"/>
    <w:rsid w:val="000C1775"/>
    <w:rsid w:val="000C5089"/>
    <w:rsid w:val="000C6546"/>
    <w:rsid w:val="000C6658"/>
    <w:rsid w:val="000C6664"/>
    <w:rsid w:val="000C6C1A"/>
    <w:rsid w:val="000C7DE4"/>
    <w:rsid w:val="000D068C"/>
    <w:rsid w:val="000D1C7F"/>
    <w:rsid w:val="000D1D27"/>
    <w:rsid w:val="000D1E35"/>
    <w:rsid w:val="000D2AF8"/>
    <w:rsid w:val="000D3B9E"/>
    <w:rsid w:val="000D3E23"/>
    <w:rsid w:val="000D4CD0"/>
    <w:rsid w:val="000D5031"/>
    <w:rsid w:val="000D5091"/>
    <w:rsid w:val="000D534E"/>
    <w:rsid w:val="000D557B"/>
    <w:rsid w:val="000D5D1D"/>
    <w:rsid w:val="000D6CB2"/>
    <w:rsid w:val="000D7B26"/>
    <w:rsid w:val="000E0036"/>
    <w:rsid w:val="000E01C3"/>
    <w:rsid w:val="000E12E4"/>
    <w:rsid w:val="000E2607"/>
    <w:rsid w:val="000E278C"/>
    <w:rsid w:val="000E3501"/>
    <w:rsid w:val="000E39F0"/>
    <w:rsid w:val="000E3EF0"/>
    <w:rsid w:val="000E43C4"/>
    <w:rsid w:val="000E460A"/>
    <w:rsid w:val="000E5D82"/>
    <w:rsid w:val="000E65CD"/>
    <w:rsid w:val="000E777B"/>
    <w:rsid w:val="000E7BF5"/>
    <w:rsid w:val="000E7F5C"/>
    <w:rsid w:val="000F005A"/>
    <w:rsid w:val="000F016B"/>
    <w:rsid w:val="000F1EDE"/>
    <w:rsid w:val="000F2811"/>
    <w:rsid w:val="000F29F3"/>
    <w:rsid w:val="000F2E35"/>
    <w:rsid w:val="000F3059"/>
    <w:rsid w:val="000F3FB9"/>
    <w:rsid w:val="000F4400"/>
    <w:rsid w:val="000F48EE"/>
    <w:rsid w:val="000F5A6C"/>
    <w:rsid w:val="000F629D"/>
    <w:rsid w:val="000F6A4F"/>
    <w:rsid w:val="000F7B98"/>
    <w:rsid w:val="000F7F7B"/>
    <w:rsid w:val="00100693"/>
    <w:rsid w:val="001007D2"/>
    <w:rsid w:val="00101F83"/>
    <w:rsid w:val="00102003"/>
    <w:rsid w:val="001020EB"/>
    <w:rsid w:val="00102B85"/>
    <w:rsid w:val="00103B31"/>
    <w:rsid w:val="001041AD"/>
    <w:rsid w:val="00104D1F"/>
    <w:rsid w:val="0010794D"/>
    <w:rsid w:val="00107AC7"/>
    <w:rsid w:val="00110A4B"/>
    <w:rsid w:val="001115A6"/>
    <w:rsid w:val="00112236"/>
    <w:rsid w:val="00112938"/>
    <w:rsid w:val="00112D80"/>
    <w:rsid w:val="0011452A"/>
    <w:rsid w:val="0011489B"/>
    <w:rsid w:val="00114D90"/>
    <w:rsid w:val="00116B21"/>
    <w:rsid w:val="00117F61"/>
    <w:rsid w:val="00120082"/>
    <w:rsid w:val="00120F44"/>
    <w:rsid w:val="00121D06"/>
    <w:rsid w:val="00121E0B"/>
    <w:rsid w:val="00122AFF"/>
    <w:rsid w:val="001231C0"/>
    <w:rsid w:val="00123348"/>
    <w:rsid w:val="001246CB"/>
    <w:rsid w:val="00125186"/>
    <w:rsid w:val="00125CF1"/>
    <w:rsid w:val="00126AAF"/>
    <w:rsid w:val="00126DA1"/>
    <w:rsid w:val="0013091F"/>
    <w:rsid w:val="0013152E"/>
    <w:rsid w:val="0013157A"/>
    <w:rsid w:val="00131614"/>
    <w:rsid w:val="00131BDD"/>
    <w:rsid w:val="001320DA"/>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6AA4"/>
    <w:rsid w:val="00157399"/>
    <w:rsid w:val="00161C04"/>
    <w:rsid w:val="00161C1D"/>
    <w:rsid w:val="001626F7"/>
    <w:rsid w:val="00162DB0"/>
    <w:rsid w:val="00163747"/>
    <w:rsid w:val="001642B7"/>
    <w:rsid w:val="00164686"/>
    <w:rsid w:val="00164ED9"/>
    <w:rsid w:val="00166F6F"/>
    <w:rsid w:val="00167BCA"/>
    <w:rsid w:val="00167D28"/>
    <w:rsid w:val="00167FE4"/>
    <w:rsid w:val="00171A32"/>
    <w:rsid w:val="00171A96"/>
    <w:rsid w:val="00173DDA"/>
    <w:rsid w:val="00174483"/>
    <w:rsid w:val="0017448C"/>
    <w:rsid w:val="0017509E"/>
    <w:rsid w:val="00175E6C"/>
    <w:rsid w:val="00177775"/>
    <w:rsid w:val="00180568"/>
    <w:rsid w:val="00181765"/>
    <w:rsid w:val="0018258E"/>
    <w:rsid w:val="00182B7F"/>
    <w:rsid w:val="00183664"/>
    <w:rsid w:val="0018403B"/>
    <w:rsid w:val="00184362"/>
    <w:rsid w:val="00186B9A"/>
    <w:rsid w:val="00186F3B"/>
    <w:rsid w:val="00187FF1"/>
    <w:rsid w:val="0019072A"/>
    <w:rsid w:val="00190C60"/>
    <w:rsid w:val="00191527"/>
    <w:rsid w:val="00191F0F"/>
    <w:rsid w:val="00194272"/>
    <w:rsid w:val="00194646"/>
    <w:rsid w:val="00195062"/>
    <w:rsid w:val="00195B71"/>
    <w:rsid w:val="00195FE1"/>
    <w:rsid w:val="001960D9"/>
    <w:rsid w:val="0019627F"/>
    <w:rsid w:val="0019799A"/>
    <w:rsid w:val="001A00F7"/>
    <w:rsid w:val="001A0452"/>
    <w:rsid w:val="001A04FF"/>
    <w:rsid w:val="001A07A5"/>
    <w:rsid w:val="001A1535"/>
    <w:rsid w:val="001A2FDC"/>
    <w:rsid w:val="001A3351"/>
    <w:rsid w:val="001A35DF"/>
    <w:rsid w:val="001A4273"/>
    <w:rsid w:val="001A44FF"/>
    <w:rsid w:val="001A4704"/>
    <w:rsid w:val="001A4771"/>
    <w:rsid w:val="001A5590"/>
    <w:rsid w:val="001A58D9"/>
    <w:rsid w:val="001A629F"/>
    <w:rsid w:val="001A6AE1"/>
    <w:rsid w:val="001A6B8C"/>
    <w:rsid w:val="001B0102"/>
    <w:rsid w:val="001B0582"/>
    <w:rsid w:val="001B0AB4"/>
    <w:rsid w:val="001B127E"/>
    <w:rsid w:val="001B1447"/>
    <w:rsid w:val="001B22BB"/>
    <w:rsid w:val="001B27C4"/>
    <w:rsid w:val="001B2F61"/>
    <w:rsid w:val="001B31DF"/>
    <w:rsid w:val="001B572D"/>
    <w:rsid w:val="001B7111"/>
    <w:rsid w:val="001B727A"/>
    <w:rsid w:val="001C0813"/>
    <w:rsid w:val="001C0E5D"/>
    <w:rsid w:val="001C106C"/>
    <w:rsid w:val="001C54EB"/>
    <w:rsid w:val="001C5509"/>
    <w:rsid w:val="001C5A6E"/>
    <w:rsid w:val="001C5E4A"/>
    <w:rsid w:val="001C5F9F"/>
    <w:rsid w:val="001C61AF"/>
    <w:rsid w:val="001C6398"/>
    <w:rsid w:val="001C77BB"/>
    <w:rsid w:val="001D0F8E"/>
    <w:rsid w:val="001D245D"/>
    <w:rsid w:val="001D29AC"/>
    <w:rsid w:val="001D6281"/>
    <w:rsid w:val="001D71C7"/>
    <w:rsid w:val="001D743F"/>
    <w:rsid w:val="001D7463"/>
    <w:rsid w:val="001E1A63"/>
    <w:rsid w:val="001E1F49"/>
    <w:rsid w:val="001E2551"/>
    <w:rsid w:val="001E284B"/>
    <w:rsid w:val="001E2C0F"/>
    <w:rsid w:val="001E325D"/>
    <w:rsid w:val="001E3B8D"/>
    <w:rsid w:val="001E3E61"/>
    <w:rsid w:val="001E4760"/>
    <w:rsid w:val="001E4E5C"/>
    <w:rsid w:val="001E53BC"/>
    <w:rsid w:val="001E6ECD"/>
    <w:rsid w:val="001E7C10"/>
    <w:rsid w:val="001F0924"/>
    <w:rsid w:val="001F1F93"/>
    <w:rsid w:val="001F3BBA"/>
    <w:rsid w:val="001F53BC"/>
    <w:rsid w:val="001F5E8D"/>
    <w:rsid w:val="001F753D"/>
    <w:rsid w:val="002005D3"/>
    <w:rsid w:val="002012D8"/>
    <w:rsid w:val="00202915"/>
    <w:rsid w:val="00203A86"/>
    <w:rsid w:val="00203C12"/>
    <w:rsid w:val="00203E1E"/>
    <w:rsid w:val="00204123"/>
    <w:rsid w:val="00204F98"/>
    <w:rsid w:val="00205FFF"/>
    <w:rsid w:val="0020633A"/>
    <w:rsid w:val="002065F0"/>
    <w:rsid w:val="002079A1"/>
    <w:rsid w:val="00211125"/>
    <w:rsid w:val="002114C4"/>
    <w:rsid w:val="0021294B"/>
    <w:rsid w:val="002137E6"/>
    <w:rsid w:val="002146E3"/>
    <w:rsid w:val="00214E5B"/>
    <w:rsid w:val="0021578D"/>
    <w:rsid w:val="00220789"/>
    <w:rsid w:val="002213E0"/>
    <w:rsid w:val="002219CE"/>
    <w:rsid w:val="00223652"/>
    <w:rsid w:val="00223C99"/>
    <w:rsid w:val="00223CEB"/>
    <w:rsid w:val="00223E3F"/>
    <w:rsid w:val="00224715"/>
    <w:rsid w:val="00224B7E"/>
    <w:rsid w:val="002251BD"/>
    <w:rsid w:val="00225CEA"/>
    <w:rsid w:val="0022691F"/>
    <w:rsid w:val="00226DA3"/>
    <w:rsid w:val="00227083"/>
    <w:rsid w:val="002271E2"/>
    <w:rsid w:val="0023073E"/>
    <w:rsid w:val="002311E6"/>
    <w:rsid w:val="002323BF"/>
    <w:rsid w:val="00232C0E"/>
    <w:rsid w:val="00233DDE"/>
    <w:rsid w:val="002346B8"/>
    <w:rsid w:val="0023513E"/>
    <w:rsid w:val="00235AC0"/>
    <w:rsid w:val="00235CE4"/>
    <w:rsid w:val="0023630D"/>
    <w:rsid w:val="00236584"/>
    <w:rsid w:val="00236888"/>
    <w:rsid w:val="00236F34"/>
    <w:rsid w:val="002403DD"/>
    <w:rsid w:val="0024138B"/>
    <w:rsid w:val="00241F31"/>
    <w:rsid w:val="00243106"/>
    <w:rsid w:val="002443BB"/>
    <w:rsid w:val="002455E3"/>
    <w:rsid w:val="002457B0"/>
    <w:rsid w:val="00245AB8"/>
    <w:rsid w:val="00246BFB"/>
    <w:rsid w:val="00246FB1"/>
    <w:rsid w:val="002505A3"/>
    <w:rsid w:val="002505E9"/>
    <w:rsid w:val="00250953"/>
    <w:rsid w:val="00250BA6"/>
    <w:rsid w:val="00250F2C"/>
    <w:rsid w:val="00251222"/>
    <w:rsid w:val="0025144D"/>
    <w:rsid w:val="00251D48"/>
    <w:rsid w:val="002521B0"/>
    <w:rsid w:val="00252645"/>
    <w:rsid w:val="00253B8D"/>
    <w:rsid w:val="0025411C"/>
    <w:rsid w:val="002547DF"/>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71FC"/>
    <w:rsid w:val="002702D6"/>
    <w:rsid w:val="00270832"/>
    <w:rsid w:val="0027141E"/>
    <w:rsid w:val="00273599"/>
    <w:rsid w:val="00273BF4"/>
    <w:rsid w:val="00273F8E"/>
    <w:rsid w:val="00274381"/>
    <w:rsid w:val="0027494F"/>
    <w:rsid w:val="002756DE"/>
    <w:rsid w:val="0027649D"/>
    <w:rsid w:val="00280D69"/>
    <w:rsid w:val="00281ACE"/>
    <w:rsid w:val="0028224B"/>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14EB"/>
    <w:rsid w:val="0029203D"/>
    <w:rsid w:val="002920A6"/>
    <w:rsid w:val="002936F1"/>
    <w:rsid w:val="00293799"/>
    <w:rsid w:val="00294701"/>
    <w:rsid w:val="00295354"/>
    <w:rsid w:val="00296255"/>
    <w:rsid w:val="00296B95"/>
    <w:rsid w:val="002975A3"/>
    <w:rsid w:val="00297623"/>
    <w:rsid w:val="002A040D"/>
    <w:rsid w:val="002A0F15"/>
    <w:rsid w:val="002A1240"/>
    <w:rsid w:val="002A24D1"/>
    <w:rsid w:val="002A2F20"/>
    <w:rsid w:val="002A3418"/>
    <w:rsid w:val="002A3C66"/>
    <w:rsid w:val="002A5758"/>
    <w:rsid w:val="002B165E"/>
    <w:rsid w:val="002B1BE8"/>
    <w:rsid w:val="002B27CF"/>
    <w:rsid w:val="002B2833"/>
    <w:rsid w:val="002B6091"/>
    <w:rsid w:val="002B63FA"/>
    <w:rsid w:val="002B6B6A"/>
    <w:rsid w:val="002B6F46"/>
    <w:rsid w:val="002B7EC2"/>
    <w:rsid w:val="002C1405"/>
    <w:rsid w:val="002C23DB"/>
    <w:rsid w:val="002C2A58"/>
    <w:rsid w:val="002C2C39"/>
    <w:rsid w:val="002C3871"/>
    <w:rsid w:val="002C3B73"/>
    <w:rsid w:val="002C3C4F"/>
    <w:rsid w:val="002C429A"/>
    <w:rsid w:val="002C4AF9"/>
    <w:rsid w:val="002C5056"/>
    <w:rsid w:val="002C660D"/>
    <w:rsid w:val="002C6D20"/>
    <w:rsid w:val="002C6DB2"/>
    <w:rsid w:val="002C6E64"/>
    <w:rsid w:val="002C73E8"/>
    <w:rsid w:val="002C7610"/>
    <w:rsid w:val="002D01DF"/>
    <w:rsid w:val="002D024E"/>
    <w:rsid w:val="002D0606"/>
    <w:rsid w:val="002D09BE"/>
    <w:rsid w:val="002D1131"/>
    <w:rsid w:val="002D218B"/>
    <w:rsid w:val="002D2ECE"/>
    <w:rsid w:val="002D3989"/>
    <w:rsid w:val="002D3B10"/>
    <w:rsid w:val="002D3B5B"/>
    <w:rsid w:val="002D3D1C"/>
    <w:rsid w:val="002D45E5"/>
    <w:rsid w:val="002D6B67"/>
    <w:rsid w:val="002D731E"/>
    <w:rsid w:val="002D7973"/>
    <w:rsid w:val="002E07BA"/>
    <w:rsid w:val="002E085B"/>
    <w:rsid w:val="002E150A"/>
    <w:rsid w:val="002E24E8"/>
    <w:rsid w:val="002E2B23"/>
    <w:rsid w:val="002E3601"/>
    <w:rsid w:val="002E37EB"/>
    <w:rsid w:val="002E4ADA"/>
    <w:rsid w:val="002E61F8"/>
    <w:rsid w:val="002E65CD"/>
    <w:rsid w:val="002E7609"/>
    <w:rsid w:val="002F00E8"/>
    <w:rsid w:val="002F1158"/>
    <w:rsid w:val="002F11BA"/>
    <w:rsid w:val="002F1D6F"/>
    <w:rsid w:val="002F3F9D"/>
    <w:rsid w:val="002F4539"/>
    <w:rsid w:val="002F542F"/>
    <w:rsid w:val="002F6DA6"/>
    <w:rsid w:val="002F768D"/>
    <w:rsid w:val="002F7B62"/>
    <w:rsid w:val="00300FAC"/>
    <w:rsid w:val="00301AB4"/>
    <w:rsid w:val="00302FBB"/>
    <w:rsid w:val="00303BE6"/>
    <w:rsid w:val="00304ACA"/>
    <w:rsid w:val="0030540B"/>
    <w:rsid w:val="0030600F"/>
    <w:rsid w:val="00306EE2"/>
    <w:rsid w:val="00310DDC"/>
    <w:rsid w:val="00311FB5"/>
    <w:rsid w:val="00312575"/>
    <w:rsid w:val="003126B4"/>
    <w:rsid w:val="00315BC3"/>
    <w:rsid w:val="0031741C"/>
    <w:rsid w:val="00317569"/>
    <w:rsid w:val="00317AE8"/>
    <w:rsid w:val="00320A86"/>
    <w:rsid w:val="00320F77"/>
    <w:rsid w:val="00321AC1"/>
    <w:rsid w:val="00321DE7"/>
    <w:rsid w:val="00322183"/>
    <w:rsid w:val="00322265"/>
    <w:rsid w:val="00323492"/>
    <w:rsid w:val="00323791"/>
    <w:rsid w:val="00324AFB"/>
    <w:rsid w:val="00324F6E"/>
    <w:rsid w:val="00325971"/>
    <w:rsid w:val="00325C77"/>
    <w:rsid w:val="00326EF4"/>
    <w:rsid w:val="00326F36"/>
    <w:rsid w:val="00327264"/>
    <w:rsid w:val="0033047A"/>
    <w:rsid w:val="00330F38"/>
    <w:rsid w:val="003311F1"/>
    <w:rsid w:val="003316BA"/>
    <w:rsid w:val="00332EBE"/>
    <w:rsid w:val="00333ED0"/>
    <w:rsid w:val="003343DC"/>
    <w:rsid w:val="00334421"/>
    <w:rsid w:val="00334B52"/>
    <w:rsid w:val="00334BE0"/>
    <w:rsid w:val="0033598C"/>
    <w:rsid w:val="00335A36"/>
    <w:rsid w:val="0033704A"/>
    <w:rsid w:val="003379E7"/>
    <w:rsid w:val="00337CDC"/>
    <w:rsid w:val="00337FDE"/>
    <w:rsid w:val="00340397"/>
    <w:rsid w:val="00340E8A"/>
    <w:rsid w:val="00340FCC"/>
    <w:rsid w:val="00341266"/>
    <w:rsid w:val="003415E0"/>
    <w:rsid w:val="00342EAA"/>
    <w:rsid w:val="00344947"/>
    <w:rsid w:val="003456EE"/>
    <w:rsid w:val="00347133"/>
    <w:rsid w:val="00347170"/>
    <w:rsid w:val="003472AD"/>
    <w:rsid w:val="003473AD"/>
    <w:rsid w:val="00347743"/>
    <w:rsid w:val="00347FF2"/>
    <w:rsid w:val="0035033F"/>
    <w:rsid w:val="0035119A"/>
    <w:rsid w:val="0035131F"/>
    <w:rsid w:val="00351B4A"/>
    <w:rsid w:val="003524BA"/>
    <w:rsid w:val="003526B2"/>
    <w:rsid w:val="0035420A"/>
    <w:rsid w:val="0035425B"/>
    <w:rsid w:val="003548A3"/>
    <w:rsid w:val="00354DC1"/>
    <w:rsid w:val="003554A1"/>
    <w:rsid w:val="00355789"/>
    <w:rsid w:val="00356275"/>
    <w:rsid w:val="00357695"/>
    <w:rsid w:val="00357C19"/>
    <w:rsid w:val="00360828"/>
    <w:rsid w:val="0036230D"/>
    <w:rsid w:val="003623E7"/>
    <w:rsid w:val="00362EC9"/>
    <w:rsid w:val="00363692"/>
    <w:rsid w:val="00364065"/>
    <w:rsid w:val="003643C6"/>
    <w:rsid w:val="00364C90"/>
    <w:rsid w:val="00365456"/>
    <w:rsid w:val="00365812"/>
    <w:rsid w:val="00365881"/>
    <w:rsid w:val="00365D6A"/>
    <w:rsid w:val="00367460"/>
    <w:rsid w:val="003701B0"/>
    <w:rsid w:val="00370994"/>
    <w:rsid w:val="00370EBD"/>
    <w:rsid w:val="00371052"/>
    <w:rsid w:val="00371D84"/>
    <w:rsid w:val="00372974"/>
    <w:rsid w:val="00372BF9"/>
    <w:rsid w:val="003732E2"/>
    <w:rsid w:val="00374858"/>
    <w:rsid w:val="0037586F"/>
    <w:rsid w:val="0037774E"/>
    <w:rsid w:val="00377F56"/>
    <w:rsid w:val="003810DE"/>
    <w:rsid w:val="003814EC"/>
    <w:rsid w:val="00381A5C"/>
    <w:rsid w:val="00383B7D"/>
    <w:rsid w:val="00384F64"/>
    <w:rsid w:val="003850FB"/>
    <w:rsid w:val="0038574C"/>
    <w:rsid w:val="00385BB3"/>
    <w:rsid w:val="00387035"/>
    <w:rsid w:val="00387318"/>
    <w:rsid w:val="00390913"/>
    <w:rsid w:val="00391491"/>
    <w:rsid w:val="0039190D"/>
    <w:rsid w:val="00391969"/>
    <w:rsid w:val="003924BF"/>
    <w:rsid w:val="00392B25"/>
    <w:rsid w:val="00392C0D"/>
    <w:rsid w:val="00396132"/>
    <w:rsid w:val="00396821"/>
    <w:rsid w:val="003978B4"/>
    <w:rsid w:val="00397A5C"/>
    <w:rsid w:val="003A0FAA"/>
    <w:rsid w:val="003A1511"/>
    <w:rsid w:val="003A22CC"/>
    <w:rsid w:val="003A288A"/>
    <w:rsid w:val="003A45D7"/>
    <w:rsid w:val="003A577B"/>
    <w:rsid w:val="003A5D5C"/>
    <w:rsid w:val="003A67B7"/>
    <w:rsid w:val="003A680E"/>
    <w:rsid w:val="003A75CC"/>
    <w:rsid w:val="003A793A"/>
    <w:rsid w:val="003B01F2"/>
    <w:rsid w:val="003B093B"/>
    <w:rsid w:val="003B0F4E"/>
    <w:rsid w:val="003B186C"/>
    <w:rsid w:val="003B18A9"/>
    <w:rsid w:val="003B3607"/>
    <w:rsid w:val="003B39FF"/>
    <w:rsid w:val="003B3A27"/>
    <w:rsid w:val="003B543D"/>
    <w:rsid w:val="003B5EE1"/>
    <w:rsid w:val="003C0419"/>
    <w:rsid w:val="003C0605"/>
    <w:rsid w:val="003C12F6"/>
    <w:rsid w:val="003C1CAD"/>
    <w:rsid w:val="003C1EDE"/>
    <w:rsid w:val="003C32CB"/>
    <w:rsid w:val="003C41D3"/>
    <w:rsid w:val="003C4D38"/>
    <w:rsid w:val="003C4D82"/>
    <w:rsid w:val="003C505C"/>
    <w:rsid w:val="003C6363"/>
    <w:rsid w:val="003C7DE3"/>
    <w:rsid w:val="003D0554"/>
    <w:rsid w:val="003D06B0"/>
    <w:rsid w:val="003D06E6"/>
    <w:rsid w:val="003D1BCF"/>
    <w:rsid w:val="003D221A"/>
    <w:rsid w:val="003D4EBA"/>
    <w:rsid w:val="003D590A"/>
    <w:rsid w:val="003D5F50"/>
    <w:rsid w:val="003D7455"/>
    <w:rsid w:val="003E06C3"/>
    <w:rsid w:val="003E0A9D"/>
    <w:rsid w:val="003E150F"/>
    <w:rsid w:val="003E23D2"/>
    <w:rsid w:val="003E298C"/>
    <w:rsid w:val="003E342F"/>
    <w:rsid w:val="003E353E"/>
    <w:rsid w:val="003E3ED8"/>
    <w:rsid w:val="003E6BB6"/>
    <w:rsid w:val="003E6F0A"/>
    <w:rsid w:val="003E7876"/>
    <w:rsid w:val="003F0A31"/>
    <w:rsid w:val="003F1130"/>
    <w:rsid w:val="003F13B2"/>
    <w:rsid w:val="003F17A7"/>
    <w:rsid w:val="003F18A2"/>
    <w:rsid w:val="003F21C8"/>
    <w:rsid w:val="003F23C3"/>
    <w:rsid w:val="003F3EC1"/>
    <w:rsid w:val="003F4CE0"/>
    <w:rsid w:val="003F581B"/>
    <w:rsid w:val="003F6973"/>
    <w:rsid w:val="003F6EAD"/>
    <w:rsid w:val="003F7B2E"/>
    <w:rsid w:val="004005FF"/>
    <w:rsid w:val="0040062C"/>
    <w:rsid w:val="00400A21"/>
    <w:rsid w:val="00401547"/>
    <w:rsid w:val="004015D8"/>
    <w:rsid w:val="004016D5"/>
    <w:rsid w:val="0040282D"/>
    <w:rsid w:val="00402C8E"/>
    <w:rsid w:val="00402CC3"/>
    <w:rsid w:val="0040354A"/>
    <w:rsid w:val="004044F7"/>
    <w:rsid w:val="004050C0"/>
    <w:rsid w:val="00406535"/>
    <w:rsid w:val="00407253"/>
    <w:rsid w:val="00407C59"/>
    <w:rsid w:val="00411A5B"/>
    <w:rsid w:val="00412238"/>
    <w:rsid w:val="004133DC"/>
    <w:rsid w:val="0041413B"/>
    <w:rsid w:val="00414501"/>
    <w:rsid w:val="00414D13"/>
    <w:rsid w:val="00415403"/>
    <w:rsid w:val="004208AC"/>
    <w:rsid w:val="00421691"/>
    <w:rsid w:val="00423D8D"/>
    <w:rsid w:val="00423F69"/>
    <w:rsid w:val="00424211"/>
    <w:rsid w:val="004247D1"/>
    <w:rsid w:val="00425A59"/>
    <w:rsid w:val="00426005"/>
    <w:rsid w:val="00430EED"/>
    <w:rsid w:val="00431703"/>
    <w:rsid w:val="00431861"/>
    <w:rsid w:val="00431B95"/>
    <w:rsid w:val="00432930"/>
    <w:rsid w:val="00432B6E"/>
    <w:rsid w:val="00433B86"/>
    <w:rsid w:val="00433C3D"/>
    <w:rsid w:val="004341AE"/>
    <w:rsid w:val="0043512A"/>
    <w:rsid w:val="00435D2C"/>
    <w:rsid w:val="00436018"/>
    <w:rsid w:val="00437785"/>
    <w:rsid w:val="00440D76"/>
    <w:rsid w:val="0044148C"/>
    <w:rsid w:val="00442D88"/>
    <w:rsid w:val="00444520"/>
    <w:rsid w:val="00445466"/>
    <w:rsid w:val="00450F04"/>
    <w:rsid w:val="0045161E"/>
    <w:rsid w:val="00451CF3"/>
    <w:rsid w:val="00452239"/>
    <w:rsid w:val="004523C7"/>
    <w:rsid w:val="0045276E"/>
    <w:rsid w:val="00452955"/>
    <w:rsid w:val="00452A50"/>
    <w:rsid w:val="004536C5"/>
    <w:rsid w:val="0045381C"/>
    <w:rsid w:val="00454E56"/>
    <w:rsid w:val="00454FDA"/>
    <w:rsid w:val="00455CFE"/>
    <w:rsid w:val="0045614A"/>
    <w:rsid w:val="0045636F"/>
    <w:rsid w:val="00457D3A"/>
    <w:rsid w:val="00460210"/>
    <w:rsid w:val="004607F5"/>
    <w:rsid w:val="00462879"/>
    <w:rsid w:val="0046297F"/>
    <w:rsid w:val="0046306D"/>
    <w:rsid w:val="00463B81"/>
    <w:rsid w:val="00464183"/>
    <w:rsid w:val="00464F45"/>
    <w:rsid w:val="00465A31"/>
    <w:rsid w:val="00466E3B"/>
    <w:rsid w:val="004671BD"/>
    <w:rsid w:val="00467A04"/>
    <w:rsid w:val="00467E50"/>
    <w:rsid w:val="004702BF"/>
    <w:rsid w:val="004734A8"/>
    <w:rsid w:val="0047469D"/>
    <w:rsid w:val="00474F29"/>
    <w:rsid w:val="00476825"/>
    <w:rsid w:val="00477290"/>
    <w:rsid w:val="00477917"/>
    <w:rsid w:val="00480277"/>
    <w:rsid w:val="00481EAD"/>
    <w:rsid w:val="004828DD"/>
    <w:rsid w:val="0048316B"/>
    <w:rsid w:val="00483726"/>
    <w:rsid w:val="004841A0"/>
    <w:rsid w:val="004842E2"/>
    <w:rsid w:val="004843E3"/>
    <w:rsid w:val="00485A79"/>
    <w:rsid w:val="00485AFC"/>
    <w:rsid w:val="004864D4"/>
    <w:rsid w:val="00486E08"/>
    <w:rsid w:val="00487C6A"/>
    <w:rsid w:val="00490423"/>
    <w:rsid w:val="00491441"/>
    <w:rsid w:val="0049250B"/>
    <w:rsid w:val="00492BB1"/>
    <w:rsid w:val="00493CCC"/>
    <w:rsid w:val="004948E6"/>
    <w:rsid w:val="00496295"/>
    <w:rsid w:val="00496F16"/>
    <w:rsid w:val="00497A69"/>
    <w:rsid w:val="00497D86"/>
    <w:rsid w:val="00497DB1"/>
    <w:rsid w:val="004A2639"/>
    <w:rsid w:val="004A3282"/>
    <w:rsid w:val="004A4389"/>
    <w:rsid w:val="004A52A0"/>
    <w:rsid w:val="004A556E"/>
    <w:rsid w:val="004A5BF9"/>
    <w:rsid w:val="004A5C93"/>
    <w:rsid w:val="004A7DD6"/>
    <w:rsid w:val="004B1486"/>
    <w:rsid w:val="004B258C"/>
    <w:rsid w:val="004B3057"/>
    <w:rsid w:val="004B378C"/>
    <w:rsid w:val="004B7509"/>
    <w:rsid w:val="004B7554"/>
    <w:rsid w:val="004B7C35"/>
    <w:rsid w:val="004B7D3B"/>
    <w:rsid w:val="004B7E96"/>
    <w:rsid w:val="004C057D"/>
    <w:rsid w:val="004C093D"/>
    <w:rsid w:val="004C122E"/>
    <w:rsid w:val="004C1655"/>
    <w:rsid w:val="004C1E66"/>
    <w:rsid w:val="004C2016"/>
    <w:rsid w:val="004C2F03"/>
    <w:rsid w:val="004C2FAC"/>
    <w:rsid w:val="004C32C8"/>
    <w:rsid w:val="004C39E1"/>
    <w:rsid w:val="004C3B42"/>
    <w:rsid w:val="004C3DEF"/>
    <w:rsid w:val="004C3ECB"/>
    <w:rsid w:val="004C3EE1"/>
    <w:rsid w:val="004C4115"/>
    <w:rsid w:val="004C6630"/>
    <w:rsid w:val="004C6939"/>
    <w:rsid w:val="004C7471"/>
    <w:rsid w:val="004C788B"/>
    <w:rsid w:val="004D0556"/>
    <w:rsid w:val="004D10EF"/>
    <w:rsid w:val="004D26B2"/>
    <w:rsid w:val="004D389C"/>
    <w:rsid w:val="004D42EF"/>
    <w:rsid w:val="004D4758"/>
    <w:rsid w:val="004D4B2E"/>
    <w:rsid w:val="004D4CB6"/>
    <w:rsid w:val="004D5277"/>
    <w:rsid w:val="004E0048"/>
    <w:rsid w:val="004E228E"/>
    <w:rsid w:val="004E23CD"/>
    <w:rsid w:val="004E288C"/>
    <w:rsid w:val="004E2AAC"/>
    <w:rsid w:val="004E2F91"/>
    <w:rsid w:val="004E2FF3"/>
    <w:rsid w:val="004E32FA"/>
    <w:rsid w:val="004E3769"/>
    <w:rsid w:val="004E58D6"/>
    <w:rsid w:val="004E6180"/>
    <w:rsid w:val="004E6DFE"/>
    <w:rsid w:val="004E78B3"/>
    <w:rsid w:val="004F0309"/>
    <w:rsid w:val="004F051C"/>
    <w:rsid w:val="004F0F8E"/>
    <w:rsid w:val="004F13F0"/>
    <w:rsid w:val="004F1A5C"/>
    <w:rsid w:val="004F22CE"/>
    <w:rsid w:val="004F2CE2"/>
    <w:rsid w:val="004F2D79"/>
    <w:rsid w:val="004F3E8C"/>
    <w:rsid w:val="004F4145"/>
    <w:rsid w:val="004F4649"/>
    <w:rsid w:val="004F5DDD"/>
    <w:rsid w:val="004F7E04"/>
    <w:rsid w:val="005015DC"/>
    <w:rsid w:val="00503203"/>
    <w:rsid w:val="005044E6"/>
    <w:rsid w:val="005046BE"/>
    <w:rsid w:val="00504C8C"/>
    <w:rsid w:val="005058FC"/>
    <w:rsid w:val="00505BA7"/>
    <w:rsid w:val="00505FDD"/>
    <w:rsid w:val="0050605B"/>
    <w:rsid w:val="00510CF0"/>
    <w:rsid w:val="00511267"/>
    <w:rsid w:val="005119A0"/>
    <w:rsid w:val="00511A9F"/>
    <w:rsid w:val="00511D20"/>
    <w:rsid w:val="0051301F"/>
    <w:rsid w:val="00513958"/>
    <w:rsid w:val="005142E4"/>
    <w:rsid w:val="00514374"/>
    <w:rsid w:val="00515916"/>
    <w:rsid w:val="00516044"/>
    <w:rsid w:val="00516187"/>
    <w:rsid w:val="005206A3"/>
    <w:rsid w:val="0052152F"/>
    <w:rsid w:val="00522EAD"/>
    <w:rsid w:val="00523107"/>
    <w:rsid w:val="00523166"/>
    <w:rsid w:val="00523590"/>
    <w:rsid w:val="00523CBB"/>
    <w:rsid w:val="00523D2D"/>
    <w:rsid w:val="00525317"/>
    <w:rsid w:val="00525740"/>
    <w:rsid w:val="00525C34"/>
    <w:rsid w:val="005262A7"/>
    <w:rsid w:val="005265AC"/>
    <w:rsid w:val="00530EBF"/>
    <w:rsid w:val="00531DA2"/>
    <w:rsid w:val="0053563D"/>
    <w:rsid w:val="00536031"/>
    <w:rsid w:val="00536AC9"/>
    <w:rsid w:val="005373AF"/>
    <w:rsid w:val="00540A5F"/>
    <w:rsid w:val="00540AA7"/>
    <w:rsid w:val="00540E5A"/>
    <w:rsid w:val="0054115A"/>
    <w:rsid w:val="00541190"/>
    <w:rsid w:val="00541D93"/>
    <w:rsid w:val="00544250"/>
    <w:rsid w:val="00544594"/>
    <w:rsid w:val="005447DA"/>
    <w:rsid w:val="00545525"/>
    <w:rsid w:val="005461C6"/>
    <w:rsid w:val="005463A9"/>
    <w:rsid w:val="00546C3A"/>
    <w:rsid w:val="005479B2"/>
    <w:rsid w:val="00550020"/>
    <w:rsid w:val="00551D98"/>
    <w:rsid w:val="00552182"/>
    <w:rsid w:val="00552E99"/>
    <w:rsid w:val="00553140"/>
    <w:rsid w:val="00553394"/>
    <w:rsid w:val="00553E1D"/>
    <w:rsid w:val="00553E24"/>
    <w:rsid w:val="00555528"/>
    <w:rsid w:val="00556363"/>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072B"/>
    <w:rsid w:val="00571247"/>
    <w:rsid w:val="00572326"/>
    <w:rsid w:val="005727DB"/>
    <w:rsid w:val="00572951"/>
    <w:rsid w:val="0057393E"/>
    <w:rsid w:val="00574F85"/>
    <w:rsid w:val="00576F9F"/>
    <w:rsid w:val="0057709F"/>
    <w:rsid w:val="00577241"/>
    <w:rsid w:val="00577544"/>
    <w:rsid w:val="005777A7"/>
    <w:rsid w:val="00577A1D"/>
    <w:rsid w:val="00580189"/>
    <w:rsid w:val="00580328"/>
    <w:rsid w:val="00580735"/>
    <w:rsid w:val="00580A42"/>
    <w:rsid w:val="00581447"/>
    <w:rsid w:val="00581A58"/>
    <w:rsid w:val="00581F1F"/>
    <w:rsid w:val="00582478"/>
    <w:rsid w:val="0058282C"/>
    <w:rsid w:val="005828CF"/>
    <w:rsid w:val="00583C77"/>
    <w:rsid w:val="00584BE2"/>
    <w:rsid w:val="00585C7A"/>
    <w:rsid w:val="0058664D"/>
    <w:rsid w:val="00586A83"/>
    <w:rsid w:val="005874C5"/>
    <w:rsid w:val="005875BD"/>
    <w:rsid w:val="005908B6"/>
    <w:rsid w:val="00590EDE"/>
    <w:rsid w:val="005912D5"/>
    <w:rsid w:val="005919F5"/>
    <w:rsid w:val="0059203B"/>
    <w:rsid w:val="005924E0"/>
    <w:rsid w:val="00594BE0"/>
    <w:rsid w:val="005950F4"/>
    <w:rsid w:val="00596FD0"/>
    <w:rsid w:val="0059708E"/>
    <w:rsid w:val="005A00A4"/>
    <w:rsid w:val="005A050E"/>
    <w:rsid w:val="005A1674"/>
    <w:rsid w:val="005A21A6"/>
    <w:rsid w:val="005A227A"/>
    <w:rsid w:val="005A2329"/>
    <w:rsid w:val="005A300C"/>
    <w:rsid w:val="005A33F5"/>
    <w:rsid w:val="005A37F9"/>
    <w:rsid w:val="005A6254"/>
    <w:rsid w:val="005A72A6"/>
    <w:rsid w:val="005B0590"/>
    <w:rsid w:val="005B0B27"/>
    <w:rsid w:val="005B138D"/>
    <w:rsid w:val="005B29E2"/>
    <w:rsid w:val="005B31F5"/>
    <w:rsid w:val="005B3265"/>
    <w:rsid w:val="005B3F8D"/>
    <w:rsid w:val="005B45E2"/>
    <w:rsid w:val="005B47D5"/>
    <w:rsid w:val="005B4EE5"/>
    <w:rsid w:val="005B4F0C"/>
    <w:rsid w:val="005B659C"/>
    <w:rsid w:val="005B6802"/>
    <w:rsid w:val="005B71DA"/>
    <w:rsid w:val="005B71ED"/>
    <w:rsid w:val="005B7A94"/>
    <w:rsid w:val="005B7CE7"/>
    <w:rsid w:val="005C0092"/>
    <w:rsid w:val="005C1504"/>
    <w:rsid w:val="005C16C7"/>
    <w:rsid w:val="005C399D"/>
    <w:rsid w:val="005C40B0"/>
    <w:rsid w:val="005C4A69"/>
    <w:rsid w:val="005C4B32"/>
    <w:rsid w:val="005D0D49"/>
    <w:rsid w:val="005D0D78"/>
    <w:rsid w:val="005D2717"/>
    <w:rsid w:val="005D28D1"/>
    <w:rsid w:val="005D3BDF"/>
    <w:rsid w:val="005D5B85"/>
    <w:rsid w:val="005D5F2E"/>
    <w:rsid w:val="005D62A2"/>
    <w:rsid w:val="005D6E21"/>
    <w:rsid w:val="005E1196"/>
    <w:rsid w:val="005E18C7"/>
    <w:rsid w:val="005E1F7F"/>
    <w:rsid w:val="005E3AF4"/>
    <w:rsid w:val="005E3B5C"/>
    <w:rsid w:val="005E3ED9"/>
    <w:rsid w:val="005E446B"/>
    <w:rsid w:val="005E56ED"/>
    <w:rsid w:val="005E59A3"/>
    <w:rsid w:val="005E59CA"/>
    <w:rsid w:val="005E6665"/>
    <w:rsid w:val="005E7567"/>
    <w:rsid w:val="005E7C14"/>
    <w:rsid w:val="005F2253"/>
    <w:rsid w:val="005F34EF"/>
    <w:rsid w:val="005F3517"/>
    <w:rsid w:val="005F5119"/>
    <w:rsid w:val="005F588A"/>
    <w:rsid w:val="005F594A"/>
    <w:rsid w:val="005F5BC7"/>
    <w:rsid w:val="005F5D73"/>
    <w:rsid w:val="005F6577"/>
    <w:rsid w:val="005F66C8"/>
    <w:rsid w:val="005F6AF6"/>
    <w:rsid w:val="0060108C"/>
    <w:rsid w:val="0060275A"/>
    <w:rsid w:val="00602CD7"/>
    <w:rsid w:val="00602EEA"/>
    <w:rsid w:val="00604EDC"/>
    <w:rsid w:val="00604F12"/>
    <w:rsid w:val="006052A1"/>
    <w:rsid w:val="0060589A"/>
    <w:rsid w:val="00607009"/>
    <w:rsid w:val="0061056E"/>
    <w:rsid w:val="0061101F"/>
    <w:rsid w:val="006110C2"/>
    <w:rsid w:val="006117AD"/>
    <w:rsid w:val="00611D2E"/>
    <w:rsid w:val="00612425"/>
    <w:rsid w:val="00613BE8"/>
    <w:rsid w:val="00614677"/>
    <w:rsid w:val="00615796"/>
    <w:rsid w:val="00615A12"/>
    <w:rsid w:val="00617642"/>
    <w:rsid w:val="00617FF6"/>
    <w:rsid w:val="00620A2A"/>
    <w:rsid w:val="006212A2"/>
    <w:rsid w:val="006214FB"/>
    <w:rsid w:val="00621CDE"/>
    <w:rsid w:val="006234EF"/>
    <w:rsid w:val="0062399F"/>
    <w:rsid w:val="00623BCA"/>
    <w:rsid w:val="00623CFA"/>
    <w:rsid w:val="006243B4"/>
    <w:rsid w:val="00625172"/>
    <w:rsid w:val="006256AF"/>
    <w:rsid w:val="0062575E"/>
    <w:rsid w:val="00625785"/>
    <w:rsid w:val="00626C85"/>
    <w:rsid w:val="00627204"/>
    <w:rsid w:val="006275F7"/>
    <w:rsid w:val="0062765B"/>
    <w:rsid w:val="0063053E"/>
    <w:rsid w:val="00630779"/>
    <w:rsid w:val="00631253"/>
    <w:rsid w:val="00632AF7"/>
    <w:rsid w:val="00632C66"/>
    <w:rsid w:val="00635EA1"/>
    <w:rsid w:val="00636113"/>
    <w:rsid w:val="00637043"/>
    <w:rsid w:val="00640B1A"/>
    <w:rsid w:val="00640CA0"/>
    <w:rsid w:val="00641F82"/>
    <w:rsid w:val="006426A7"/>
    <w:rsid w:val="006437A7"/>
    <w:rsid w:val="00644275"/>
    <w:rsid w:val="0064441E"/>
    <w:rsid w:val="00644E2B"/>
    <w:rsid w:val="006462E4"/>
    <w:rsid w:val="00646371"/>
    <w:rsid w:val="0064677F"/>
    <w:rsid w:val="00646B08"/>
    <w:rsid w:val="006477D0"/>
    <w:rsid w:val="00647A88"/>
    <w:rsid w:val="00650C3F"/>
    <w:rsid w:val="006511FE"/>
    <w:rsid w:val="00651B09"/>
    <w:rsid w:val="00653A03"/>
    <w:rsid w:val="00654570"/>
    <w:rsid w:val="006555FE"/>
    <w:rsid w:val="00656F9A"/>
    <w:rsid w:val="00657AD8"/>
    <w:rsid w:val="00657DD0"/>
    <w:rsid w:val="00660CE9"/>
    <w:rsid w:val="00662190"/>
    <w:rsid w:val="00663416"/>
    <w:rsid w:val="0066388B"/>
    <w:rsid w:val="00663935"/>
    <w:rsid w:val="00664392"/>
    <w:rsid w:val="00664B9E"/>
    <w:rsid w:val="0066558F"/>
    <w:rsid w:val="00666C99"/>
    <w:rsid w:val="006674D8"/>
    <w:rsid w:val="006716AE"/>
    <w:rsid w:val="0067437D"/>
    <w:rsid w:val="0067681E"/>
    <w:rsid w:val="006806C6"/>
    <w:rsid w:val="006812D4"/>
    <w:rsid w:val="00681DD5"/>
    <w:rsid w:val="0068284C"/>
    <w:rsid w:val="00682A66"/>
    <w:rsid w:val="006840C8"/>
    <w:rsid w:val="006847E2"/>
    <w:rsid w:val="00685E98"/>
    <w:rsid w:val="00686272"/>
    <w:rsid w:val="00686BBA"/>
    <w:rsid w:val="0068730F"/>
    <w:rsid w:val="00687B41"/>
    <w:rsid w:val="00690B20"/>
    <w:rsid w:val="00690EBC"/>
    <w:rsid w:val="00692993"/>
    <w:rsid w:val="00694611"/>
    <w:rsid w:val="00694DC9"/>
    <w:rsid w:val="00696211"/>
    <w:rsid w:val="006970B2"/>
    <w:rsid w:val="006976EF"/>
    <w:rsid w:val="006A0064"/>
    <w:rsid w:val="006A0323"/>
    <w:rsid w:val="006A0F4E"/>
    <w:rsid w:val="006A1911"/>
    <w:rsid w:val="006A1D7C"/>
    <w:rsid w:val="006A4FD8"/>
    <w:rsid w:val="006A52D4"/>
    <w:rsid w:val="006A5417"/>
    <w:rsid w:val="006A56BA"/>
    <w:rsid w:val="006A5FFC"/>
    <w:rsid w:val="006B051D"/>
    <w:rsid w:val="006B1C53"/>
    <w:rsid w:val="006B2507"/>
    <w:rsid w:val="006B2B35"/>
    <w:rsid w:val="006B393C"/>
    <w:rsid w:val="006B3CAF"/>
    <w:rsid w:val="006B6B88"/>
    <w:rsid w:val="006B72E6"/>
    <w:rsid w:val="006B7773"/>
    <w:rsid w:val="006B79CE"/>
    <w:rsid w:val="006C023B"/>
    <w:rsid w:val="006C3724"/>
    <w:rsid w:val="006C3FAB"/>
    <w:rsid w:val="006C405B"/>
    <w:rsid w:val="006C4E74"/>
    <w:rsid w:val="006C5BCA"/>
    <w:rsid w:val="006C686D"/>
    <w:rsid w:val="006D04D6"/>
    <w:rsid w:val="006D0985"/>
    <w:rsid w:val="006D1005"/>
    <w:rsid w:val="006D2704"/>
    <w:rsid w:val="006D54CC"/>
    <w:rsid w:val="006D63D1"/>
    <w:rsid w:val="006D6A6A"/>
    <w:rsid w:val="006D7157"/>
    <w:rsid w:val="006D752D"/>
    <w:rsid w:val="006E0742"/>
    <w:rsid w:val="006E0907"/>
    <w:rsid w:val="006E1242"/>
    <w:rsid w:val="006E2524"/>
    <w:rsid w:val="006E368C"/>
    <w:rsid w:val="006E3F20"/>
    <w:rsid w:val="006E4F58"/>
    <w:rsid w:val="006E6F06"/>
    <w:rsid w:val="006E750F"/>
    <w:rsid w:val="006E7F03"/>
    <w:rsid w:val="006F00A3"/>
    <w:rsid w:val="006F102F"/>
    <w:rsid w:val="006F1319"/>
    <w:rsid w:val="006F1C97"/>
    <w:rsid w:val="006F21E7"/>
    <w:rsid w:val="006F21FE"/>
    <w:rsid w:val="006F32CF"/>
    <w:rsid w:val="006F476A"/>
    <w:rsid w:val="006F4873"/>
    <w:rsid w:val="006F5458"/>
    <w:rsid w:val="006F5CEB"/>
    <w:rsid w:val="006F75EF"/>
    <w:rsid w:val="00700FC3"/>
    <w:rsid w:val="00701B50"/>
    <w:rsid w:val="00702C0C"/>
    <w:rsid w:val="00703A05"/>
    <w:rsid w:val="0070475B"/>
    <w:rsid w:val="00704E20"/>
    <w:rsid w:val="007069CF"/>
    <w:rsid w:val="00707F1B"/>
    <w:rsid w:val="007101EA"/>
    <w:rsid w:val="007102A8"/>
    <w:rsid w:val="007104C7"/>
    <w:rsid w:val="00710D0B"/>
    <w:rsid w:val="00710D2D"/>
    <w:rsid w:val="00710F06"/>
    <w:rsid w:val="007115D6"/>
    <w:rsid w:val="00712054"/>
    <w:rsid w:val="007120A2"/>
    <w:rsid w:val="00712EC5"/>
    <w:rsid w:val="00713502"/>
    <w:rsid w:val="00713AB9"/>
    <w:rsid w:val="00713B9D"/>
    <w:rsid w:val="007141FF"/>
    <w:rsid w:val="0071547D"/>
    <w:rsid w:val="00715652"/>
    <w:rsid w:val="0071596B"/>
    <w:rsid w:val="0071635F"/>
    <w:rsid w:val="0071766D"/>
    <w:rsid w:val="00717DAE"/>
    <w:rsid w:val="00720ED4"/>
    <w:rsid w:val="00721E2A"/>
    <w:rsid w:val="0072279C"/>
    <w:rsid w:val="00722B6F"/>
    <w:rsid w:val="00722FCF"/>
    <w:rsid w:val="00722FD2"/>
    <w:rsid w:val="007239B1"/>
    <w:rsid w:val="00724A36"/>
    <w:rsid w:val="00725F06"/>
    <w:rsid w:val="00726E65"/>
    <w:rsid w:val="00727B88"/>
    <w:rsid w:val="0073116D"/>
    <w:rsid w:val="00732C28"/>
    <w:rsid w:val="007331D1"/>
    <w:rsid w:val="0073320E"/>
    <w:rsid w:val="00733718"/>
    <w:rsid w:val="00734449"/>
    <w:rsid w:val="00734FB9"/>
    <w:rsid w:val="0073683B"/>
    <w:rsid w:val="00736BF3"/>
    <w:rsid w:val="00736E7E"/>
    <w:rsid w:val="007378D3"/>
    <w:rsid w:val="00740DA9"/>
    <w:rsid w:val="00741BA4"/>
    <w:rsid w:val="00741F68"/>
    <w:rsid w:val="00743944"/>
    <w:rsid w:val="007441C9"/>
    <w:rsid w:val="00745F9E"/>
    <w:rsid w:val="00746709"/>
    <w:rsid w:val="00746FE5"/>
    <w:rsid w:val="0075037E"/>
    <w:rsid w:val="00751420"/>
    <w:rsid w:val="0075273C"/>
    <w:rsid w:val="00752F1D"/>
    <w:rsid w:val="007535CE"/>
    <w:rsid w:val="007539BC"/>
    <w:rsid w:val="007540A7"/>
    <w:rsid w:val="007547F0"/>
    <w:rsid w:val="00754FE7"/>
    <w:rsid w:val="00755517"/>
    <w:rsid w:val="0075590D"/>
    <w:rsid w:val="00755C78"/>
    <w:rsid w:val="00755D4C"/>
    <w:rsid w:val="007565D4"/>
    <w:rsid w:val="00756A18"/>
    <w:rsid w:val="00756F92"/>
    <w:rsid w:val="00760810"/>
    <w:rsid w:val="00760C4D"/>
    <w:rsid w:val="007613BA"/>
    <w:rsid w:val="00762934"/>
    <w:rsid w:val="00762FEB"/>
    <w:rsid w:val="00764B55"/>
    <w:rsid w:val="00764E58"/>
    <w:rsid w:val="0076505C"/>
    <w:rsid w:val="00765091"/>
    <w:rsid w:val="0076587B"/>
    <w:rsid w:val="007667CB"/>
    <w:rsid w:val="00767752"/>
    <w:rsid w:val="007704F5"/>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908"/>
    <w:rsid w:val="0078283B"/>
    <w:rsid w:val="00782CA3"/>
    <w:rsid w:val="0078323D"/>
    <w:rsid w:val="00783771"/>
    <w:rsid w:val="00785D6A"/>
    <w:rsid w:val="0078766E"/>
    <w:rsid w:val="00787A27"/>
    <w:rsid w:val="00790570"/>
    <w:rsid w:val="00790A49"/>
    <w:rsid w:val="00792610"/>
    <w:rsid w:val="00794814"/>
    <w:rsid w:val="00794B45"/>
    <w:rsid w:val="00794B76"/>
    <w:rsid w:val="00794DEA"/>
    <w:rsid w:val="007958B8"/>
    <w:rsid w:val="007970E1"/>
    <w:rsid w:val="0079744C"/>
    <w:rsid w:val="00797AE9"/>
    <w:rsid w:val="00797D07"/>
    <w:rsid w:val="007A00C0"/>
    <w:rsid w:val="007A18A3"/>
    <w:rsid w:val="007A21F5"/>
    <w:rsid w:val="007A2677"/>
    <w:rsid w:val="007A2822"/>
    <w:rsid w:val="007A3A94"/>
    <w:rsid w:val="007A4C7A"/>
    <w:rsid w:val="007A5544"/>
    <w:rsid w:val="007A7EC9"/>
    <w:rsid w:val="007B0127"/>
    <w:rsid w:val="007B0828"/>
    <w:rsid w:val="007B1A7C"/>
    <w:rsid w:val="007B210A"/>
    <w:rsid w:val="007B2173"/>
    <w:rsid w:val="007B2688"/>
    <w:rsid w:val="007B2CDE"/>
    <w:rsid w:val="007B6532"/>
    <w:rsid w:val="007B715F"/>
    <w:rsid w:val="007C033C"/>
    <w:rsid w:val="007C15E3"/>
    <w:rsid w:val="007C1A2A"/>
    <w:rsid w:val="007C2B60"/>
    <w:rsid w:val="007C3084"/>
    <w:rsid w:val="007C44C7"/>
    <w:rsid w:val="007C5A09"/>
    <w:rsid w:val="007C5C78"/>
    <w:rsid w:val="007D0972"/>
    <w:rsid w:val="007D0D77"/>
    <w:rsid w:val="007D13E7"/>
    <w:rsid w:val="007D1844"/>
    <w:rsid w:val="007D22B8"/>
    <w:rsid w:val="007D2C24"/>
    <w:rsid w:val="007D3159"/>
    <w:rsid w:val="007D31CB"/>
    <w:rsid w:val="007D36AA"/>
    <w:rsid w:val="007D4136"/>
    <w:rsid w:val="007D4975"/>
    <w:rsid w:val="007D5820"/>
    <w:rsid w:val="007D6515"/>
    <w:rsid w:val="007D6995"/>
    <w:rsid w:val="007D7BB6"/>
    <w:rsid w:val="007E3A5F"/>
    <w:rsid w:val="007E6D1B"/>
    <w:rsid w:val="007E70C0"/>
    <w:rsid w:val="007E74C3"/>
    <w:rsid w:val="007E7A61"/>
    <w:rsid w:val="007E7CDC"/>
    <w:rsid w:val="007E7E94"/>
    <w:rsid w:val="007F061E"/>
    <w:rsid w:val="007F1634"/>
    <w:rsid w:val="007F2A4D"/>
    <w:rsid w:val="007F307B"/>
    <w:rsid w:val="007F31B0"/>
    <w:rsid w:val="007F37D9"/>
    <w:rsid w:val="007F53A7"/>
    <w:rsid w:val="007F5759"/>
    <w:rsid w:val="007F5979"/>
    <w:rsid w:val="007F77BF"/>
    <w:rsid w:val="008003FD"/>
    <w:rsid w:val="008013C8"/>
    <w:rsid w:val="008019AD"/>
    <w:rsid w:val="00802B4D"/>
    <w:rsid w:val="0080317B"/>
    <w:rsid w:val="00804BDD"/>
    <w:rsid w:val="00805491"/>
    <w:rsid w:val="00805F4C"/>
    <w:rsid w:val="00806C67"/>
    <w:rsid w:val="0080744D"/>
    <w:rsid w:val="0080774D"/>
    <w:rsid w:val="0081085A"/>
    <w:rsid w:val="00811853"/>
    <w:rsid w:val="00811DCD"/>
    <w:rsid w:val="00811E30"/>
    <w:rsid w:val="0081271C"/>
    <w:rsid w:val="00813868"/>
    <w:rsid w:val="0081390E"/>
    <w:rsid w:val="00813CCE"/>
    <w:rsid w:val="00816470"/>
    <w:rsid w:val="0081672E"/>
    <w:rsid w:val="008172A5"/>
    <w:rsid w:val="00817549"/>
    <w:rsid w:val="008175B4"/>
    <w:rsid w:val="00817D03"/>
    <w:rsid w:val="00820FFC"/>
    <w:rsid w:val="00821926"/>
    <w:rsid w:val="00821AE6"/>
    <w:rsid w:val="00823DC9"/>
    <w:rsid w:val="00824C83"/>
    <w:rsid w:val="00825410"/>
    <w:rsid w:val="00826370"/>
    <w:rsid w:val="008267CD"/>
    <w:rsid w:val="00830A78"/>
    <w:rsid w:val="008310C5"/>
    <w:rsid w:val="008319B9"/>
    <w:rsid w:val="00834EB8"/>
    <w:rsid w:val="008355EC"/>
    <w:rsid w:val="0083640D"/>
    <w:rsid w:val="00836734"/>
    <w:rsid w:val="00837660"/>
    <w:rsid w:val="008403C8"/>
    <w:rsid w:val="008404A8"/>
    <w:rsid w:val="00841092"/>
    <w:rsid w:val="008414B2"/>
    <w:rsid w:val="008435DC"/>
    <w:rsid w:val="00843A29"/>
    <w:rsid w:val="008445AA"/>
    <w:rsid w:val="00844DDD"/>
    <w:rsid w:val="00845467"/>
    <w:rsid w:val="00845CEF"/>
    <w:rsid w:val="00847C62"/>
    <w:rsid w:val="00850563"/>
    <w:rsid w:val="0085096D"/>
    <w:rsid w:val="00850B18"/>
    <w:rsid w:val="0085157A"/>
    <w:rsid w:val="00852C48"/>
    <w:rsid w:val="00852E2A"/>
    <w:rsid w:val="00852E50"/>
    <w:rsid w:val="00854310"/>
    <w:rsid w:val="008543A1"/>
    <w:rsid w:val="00855328"/>
    <w:rsid w:val="00856F9D"/>
    <w:rsid w:val="008576A2"/>
    <w:rsid w:val="0085791F"/>
    <w:rsid w:val="00857C7C"/>
    <w:rsid w:val="008604FD"/>
    <w:rsid w:val="00860CD6"/>
    <w:rsid w:val="00862B3B"/>
    <w:rsid w:val="00862EBF"/>
    <w:rsid w:val="008646E3"/>
    <w:rsid w:val="00867E8E"/>
    <w:rsid w:val="00867EB3"/>
    <w:rsid w:val="00870314"/>
    <w:rsid w:val="00870E6C"/>
    <w:rsid w:val="00871395"/>
    <w:rsid w:val="008736D4"/>
    <w:rsid w:val="008743C5"/>
    <w:rsid w:val="00874D56"/>
    <w:rsid w:val="00875047"/>
    <w:rsid w:val="008754AE"/>
    <w:rsid w:val="00876F5A"/>
    <w:rsid w:val="008771E9"/>
    <w:rsid w:val="00877EED"/>
    <w:rsid w:val="008803AF"/>
    <w:rsid w:val="00881E17"/>
    <w:rsid w:val="008823BB"/>
    <w:rsid w:val="008839A5"/>
    <w:rsid w:val="00884BBE"/>
    <w:rsid w:val="00884BC1"/>
    <w:rsid w:val="008851E4"/>
    <w:rsid w:val="008853DB"/>
    <w:rsid w:val="00890F1F"/>
    <w:rsid w:val="008915B3"/>
    <w:rsid w:val="00893927"/>
    <w:rsid w:val="00894C09"/>
    <w:rsid w:val="00896258"/>
    <w:rsid w:val="00896DC9"/>
    <w:rsid w:val="0089772B"/>
    <w:rsid w:val="008A00CF"/>
    <w:rsid w:val="008A0431"/>
    <w:rsid w:val="008A0E56"/>
    <w:rsid w:val="008A1198"/>
    <w:rsid w:val="008A15A1"/>
    <w:rsid w:val="008A1F0C"/>
    <w:rsid w:val="008A2716"/>
    <w:rsid w:val="008A2F47"/>
    <w:rsid w:val="008A3491"/>
    <w:rsid w:val="008A45FE"/>
    <w:rsid w:val="008A493F"/>
    <w:rsid w:val="008A4E9D"/>
    <w:rsid w:val="008A4FDC"/>
    <w:rsid w:val="008A53A8"/>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C02BA"/>
    <w:rsid w:val="008C0D0B"/>
    <w:rsid w:val="008C0F3C"/>
    <w:rsid w:val="008C2AB3"/>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0A4D"/>
    <w:rsid w:val="008D26E5"/>
    <w:rsid w:val="008D2757"/>
    <w:rsid w:val="008D2E30"/>
    <w:rsid w:val="008D3098"/>
    <w:rsid w:val="008D3CD4"/>
    <w:rsid w:val="008D4110"/>
    <w:rsid w:val="008D4539"/>
    <w:rsid w:val="008D459A"/>
    <w:rsid w:val="008D5516"/>
    <w:rsid w:val="008D6354"/>
    <w:rsid w:val="008D64A2"/>
    <w:rsid w:val="008D64A7"/>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F173C"/>
    <w:rsid w:val="008F1AC5"/>
    <w:rsid w:val="008F1CCD"/>
    <w:rsid w:val="008F200B"/>
    <w:rsid w:val="008F2415"/>
    <w:rsid w:val="008F2833"/>
    <w:rsid w:val="008F30E9"/>
    <w:rsid w:val="008F4025"/>
    <w:rsid w:val="008F49E9"/>
    <w:rsid w:val="008F5831"/>
    <w:rsid w:val="008F5E47"/>
    <w:rsid w:val="008F6396"/>
    <w:rsid w:val="008F6504"/>
    <w:rsid w:val="008F6B36"/>
    <w:rsid w:val="00900026"/>
    <w:rsid w:val="00901F49"/>
    <w:rsid w:val="00903449"/>
    <w:rsid w:val="009037D3"/>
    <w:rsid w:val="00903B35"/>
    <w:rsid w:val="00903CB9"/>
    <w:rsid w:val="00904D0D"/>
    <w:rsid w:val="00904D9B"/>
    <w:rsid w:val="00906510"/>
    <w:rsid w:val="009066AE"/>
    <w:rsid w:val="00906B60"/>
    <w:rsid w:val="0090712A"/>
    <w:rsid w:val="00907A9B"/>
    <w:rsid w:val="00907B0A"/>
    <w:rsid w:val="009119C8"/>
    <w:rsid w:val="00912D9F"/>
    <w:rsid w:val="00914086"/>
    <w:rsid w:val="0091481F"/>
    <w:rsid w:val="0091521A"/>
    <w:rsid w:val="009153E4"/>
    <w:rsid w:val="0091687E"/>
    <w:rsid w:val="00916C65"/>
    <w:rsid w:val="00917F39"/>
    <w:rsid w:val="00921A04"/>
    <w:rsid w:val="00922962"/>
    <w:rsid w:val="0092366A"/>
    <w:rsid w:val="00923705"/>
    <w:rsid w:val="00923CE5"/>
    <w:rsid w:val="00924DFE"/>
    <w:rsid w:val="009263C2"/>
    <w:rsid w:val="00926761"/>
    <w:rsid w:val="00926BCC"/>
    <w:rsid w:val="00926D4C"/>
    <w:rsid w:val="00930945"/>
    <w:rsid w:val="00931590"/>
    <w:rsid w:val="00932278"/>
    <w:rsid w:val="00932F69"/>
    <w:rsid w:val="009339FF"/>
    <w:rsid w:val="00934BFF"/>
    <w:rsid w:val="009355FD"/>
    <w:rsid w:val="00935603"/>
    <w:rsid w:val="00936AD1"/>
    <w:rsid w:val="0093702D"/>
    <w:rsid w:val="00937334"/>
    <w:rsid w:val="00940924"/>
    <w:rsid w:val="00942B3B"/>
    <w:rsid w:val="009436C5"/>
    <w:rsid w:val="00944060"/>
    <w:rsid w:val="009465DD"/>
    <w:rsid w:val="00947574"/>
    <w:rsid w:val="00950F53"/>
    <w:rsid w:val="00951B37"/>
    <w:rsid w:val="009534E4"/>
    <w:rsid w:val="0095355E"/>
    <w:rsid w:val="0095365B"/>
    <w:rsid w:val="009538F5"/>
    <w:rsid w:val="00953E53"/>
    <w:rsid w:val="00954B28"/>
    <w:rsid w:val="00954E63"/>
    <w:rsid w:val="0095534D"/>
    <w:rsid w:val="009558C2"/>
    <w:rsid w:val="0095595E"/>
    <w:rsid w:val="00955CB9"/>
    <w:rsid w:val="0096027E"/>
    <w:rsid w:val="00960404"/>
    <w:rsid w:val="00961B8E"/>
    <w:rsid w:val="00962B22"/>
    <w:rsid w:val="00963AAF"/>
    <w:rsid w:val="009657F8"/>
    <w:rsid w:val="00966912"/>
    <w:rsid w:val="009675E1"/>
    <w:rsid w:val="00970270"/>
    <w:rsid w:val="009705A7"/>
    <w:rsid w:val="009710C2"/>
    <w:rsid w:val="00971A3B"/>
    <w:rsid w:val="00972B45"/>
    <w:rsid w:val="00972C9A"/>
    <w:rsid w:val="00973120"/>
    <w:rsid w:val="00973BFD"/>
    <w:rsid w:val="00974208"/>
    <w:rsid w:val="00974817"/>
    <w:rsid w:val="00974B85"/>
    <w:rsid w:val="00976293"/>
    <w:rsid w:val="00976981"/>
    <w:rsid w:val="009777BB"/>
    <w:rsid w:val="0098084C"/>
    <w:rsid w:val="00980A2E"/>
    <w:rsid w:val="00981A9B"/>
    <w:rsid w:val="009840CE"/>
    <w:rsid w:val="00984D92"/>
    <w:rsid w:val="00985B52"/>
    <w:rsid w:val="00985CF8"/>
    <w:rsid w:val="00986E3F"/>
    <w:rsid w:val="00987F43"/>
    <w:rsid w:val="009900D4"/>
    <w:rsid w:val="009910CC"/>
    <w:rsid w:val="00991BCD"/>
    <w:rsid w:val="00992086"/>
    <w:rsid w:val="00992995"/>
    <w:rsid w:val="009929A4"/>
    <w:rsid w:val="009943AD"/>
    <w:rsid w:val="00994A39"/>
    <w:rsid w:val="00995B26"/>
    <w:rsid w:val="00995B63"/>
    <w:rsid w:val="009966DA"/>
    <w:rsid w:val="009A0255"/>
    <w:rsid w:val="009A1E61"/>
    <w:rsid w:val="009A22DF"/>
    <w:rsid w:val="009A250D"/>
    <w:rsid w:val="009A406E"/>
    <w:rsid w:val="009A4350"/>
    <w:rsid w:val="009A4664"/>
    <w:rsid w:val="009A51AB"/>
    <w:rsid w:val="009A53A8"/>
    <w:rsid w:val="009A5537"/>
    <w:rsid w:val="009A5640"/>
    <w:rsid w:val="009A5D1B"/>
    <w:rsid w:val="009A64DD"/>
    <w:rsid w:val="009A6554"/>
    <w:rsid w:val="009A6E31"/>
    <w:rsid w:val="009A6F52"/>
    <w:rsid w:val="009A724B"/>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5A"/>
    <w:rsid w:val="009C43D3"/>
    <w:rsid w:val="009C471C"/>
    <w:rsid w:val="009C5F21"/>
    <w:rsid w:val="009C6A89"/>
    <w:rsid w:val="009D1070"/>
    <w:rsid w:val="009D10EB"/>
    <w:rsid w:val="009D1815"/>
    <w:rsid w:val="009D1F82"/>
    <w:rsid w:val="009D2119"/>
    <w:rsid w:val="009D33B2"/>
    <w:rsid w:val="009D3557"/>
    <w:rsid w:val="009D3AE2"/>
    <w:rsid w:val="009D56C5"/>
    <w:rsid w:val="009D680C"/>
    <w:rsid w:val="009D78DC"/>
    <w:rsid w:val="009E0003"/>
    <w:rsid w:val="009E0147"/>
    <w:rsid w:val="009E0FF8"/>
    <w:rsid w:val="009E110E"/>
    <w:rsid w:val="009E271E"/>
    <w:rsid w:val="009E2C7A"/>
    <w:rsid w:val="009E32F4"/>
    <w:rsid w:val="009E4D36"/>
    <w:rsid w:val="009E509F"/>
    <w:rsid w:val="009E5B3B"/>
    <w:rsid w:val="009E5CA6"/>
    <w:rsid w:val="009E6F84"/>
    <w:rsid w:val="009E7848"/>
    <w:rsid w:val="009F00F5"/>
    <w:rsid w:val="009F052F"/>
    <w:rsid w:val="009F0B87"/>
    <w:rsid w:val="009F1F36"/>
    <w:rsid w:val="009F2C57"/>
    <w:rsid w:val="009F2C61"/>
    <w:rsid w:val="009F32BD"/>
    <w:rsid w:val="009F4AEC"/>
    <w:rsid w:val="009F62BF"/>
    <w:rsid w:val="009F6D33"/>
    <w:rsid w:val="009F79FD"/>
    <w:rsid w:val="009F7DDA"/>
    <w:rsid w:val="00A00308"/>
    <w:rsid w:val="00A00351"/>
    <w:rsid w:val="00A017DD"/>
    <w:rsid w:val="00A035C3"/>
    <w:rsid w:val="00A0464B"/>
    <w:rsid w:val="00A05CE8"/>
    <w:rsid w:val="00A05DD7"/>
    <w:rsid w:val="00A06440"/>
    <w:rsid w:val="00A06451"/>
    <w:rsid w:val="00A065BE"/>
    <w:rsid w:val="00A06A67"/>
    <w:rsid w:val="00A06B66"/>
    <w:rsid w:val="00A10452"/>
    <w:rsid w:val="00A10ADF"/>
    <w:rsid w:val="00A10EC5"/>
    <w:rsid w:val="00A12353"/>
    <w:rsid w:val="00A1277B"/>
    <w:rsid w:val="00A128DF"/>
    <w:rsid w:val="00A12EB7"/>
    <w:rsid w:val="00A12F71"/>
    <w:rsid w:val="00A131A8"/>
    <w:rsid w:val="00A13E8B"/>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4B6"/>
    <w:rsid w:val="00A2261B"/>
    <w:rsid w:val="00A22AA4"/>
    <w:rsid w:val="00A23446"/>
    <w:rsid w:val="00A23890"/>
    <w:rsid w:val="00A247BB"/>
    <w:rsid w:val="00A257D8"/>
    <w:rsid w:val="00A26649"/>
    <w:rsid w:val="00A267B7"/>
    <w:rsid w:val="00A27BCD"/>
    <w:rsid w:val="00A27BE2"/>
    <w:rsid w:val="00A27EC7"/>
    <w:rsid w:val="00A302E0"/>
    <w:rsid w:val="00A30A18"/>
    <w:rsid w:val="00A31A4E"/>
    <w:rsid w:val="00A31EAF"/>
    <w:rsid w:val="00A3216A"/>
    <w:rsid w:val="00A32968"/>
    <w:rsid w:val="00A32AB0"/>
    <w:rsid w:val="00A333F1"/>
    <w:rsid w:val="00A34010"/>
    <w:rsid w:val="00A35237"/>
    <w:rsid w:val="00A35DE1"/>
    <w:rsid w:val="00A35E2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11CE"/>
    <w:rsid w:val="00A51C7C"/>
    <w:rsid w:val="00A520B3"/>
    <w:rsid w:val="00A532ED"/>
    <w:rsid w:val="00A54F5E"/>
    <w:rsid w:val="00A5521A"/>
    <w:rsid w:val="00A552D2"/>
    <w:rsid w:val="00A55A03"/>
    <w:rsid w:val="00A560D4"/>
    <w:rsid w:val="00A56140"/>
    <w:rsid w:val="00A56677"/>
    <w:rsid w:val="00A56C11"/>
    <w:rsid w:val="00A57281"/>
    <w:rsid w:val="00A572CC"/>
    <w:rsid w:val="00A579D7"/>
    <w:rsid w:val="00A57B51"/>
    <w:rsid w:val="00A57F52"/>
    <w:rsid w:val="00A60747"/>
    <w:rsid w:val="00A607DC"/>
    <w:rsid w:val="00A60B91"/>
    <w:rsid w:val="00A61593"/>
    <w:rsid w:val="00A61896"/>
    <w:rsid w:val="00A6296B"/>
    <w:rsid w:val="00A62DE5"/>
    <w:rsid w:val="00A63177"/>
    <w:rsid w:val="00A6386A"/>
    <w:rsid w:val="00A65495"/>
    <w:rsid w:val="00A668B8"/>
    <w:rsid w:val="00A672F2"/>
    <w:rsid w:val="00A6745F"/>
    <w:rsid w:val="00A677D8"/>
    <w:rsid w:val="00A67EE0"/>
    <w:rsid w:val="00A70427"/>
    <w:rsid w:val="00A70EA9"/>
    <w:rsid w:val="00A72225"/>
    <w:rsid w:val="00A72744"/>
    <w:rsid w:val="00A76188"/>
    <w:rsid w:val="00A77E84"/>
    <w:rsid w:val="00A80363"/>
    <w:rsid w:val="00A80716"/>
    <w:rsid w:val="00A808E3"/>
    <w:rsid w:val="00A83AEF"/>
    <w:rsid w:val="00A84B8A"/>
    <w:rsid w:val="00A850C5"/>
    <w:rsid w:val="00A85209"/>
    <w:rsid w:val="00A85531"/>
    <w:rsid w:val="00A90E31"/>
    <w:rsid w:val="00A914C6"/>
    <w:rsid w:val="00A92E6B"/>
    <w:rsid w:val="00A934E5"/>
    <w:rsid w:val="00A93923"/>
    <w:rsid w:val="00A93C86"/>
    <w:rsid w:val="00A94BC2"/>
    <w:rsid w:val="00A9571D"/>
    <w:rsid w:val="00A95B07"/>
    <w:rsid w:val="00A963BA"/>
    <w:rsid w:val="00A97089"/>
    <w:rsid w:val="00A97B28"/>
    <w:rsid w:val="00AA0E61"/>
    <w:rsid w:val="00AA11D5"/>
    <w:rsid w:val="00AA35C1"/>
    <w:rsid w:val="00AA3EF6"/>
    <w:rsid w:val="00AA521F"/>
    <w:rsid w:val="00AA5371"/>
    <w:rsid w:val="00AA5825"/>
    <w:rsid w:val="00AA5842"/>
    <w:rsid w:val="00AA75D6"/>
    <w:rsid w:val="00AA76FD"/>
    <w:rsid w:val="00AB0FA1"/>
    <w:rsid w:val="00AB0FBB"/>
    <w:rsid w:val="00AB153C"/>
    <w:rsid w:val="00AB19D4"/>
    <w:rsid w:val="00AB24FE"/>
    <w:rsid w:val="00AB2A13"/>
    <w:rsid w:val="00AB41A1"/>
    <w:rsid w:val="00AB572F"/>
    <w:rsid w:val="00AB5A34"/>
    <w:rsid w:val="00AB5BAC"/>
    <w:rsid w:val="00AB5BDF"/>
    <w:rsid w:val="00AB5CED"/>
    <w:rsid w:val="00AB5D74"/>
    <w:rsid w:val="00AB5E32"/>
    <w:rsid w:val="00AB6BD6"/>
    <w:rsid w:val="00AC1D01"/>
    <w:rsid w:val="00AC1EFC"/>
    <w:rsid w:val="00AC7699"/>
    <w:rsid w:val="00AD0639"/>
    <w:rsid w:val="00AD2CA6"/>
    <w:rsid w:val="00AD5018"/>
    <w:rsid w:val="00AD538E"/>
    <w:rsid w:val="00AD5EAA"/>
    <w:rsid w:val="00AD607B"/>
    <w:rsid w:val="00AD6E64"/>
    <w:rsid w:val="00AD7E1A"/>
    <w:rsid w:val="00AE0235"/>
    <w:rsid w:val="00AE0AC5"/>
    <w:rsid w:val="00AE278D"/>
    <w:rsid w:val="00AE27C0"/>
    <w:rsid w:val="00AE377A"/>
    <w:rsid w:val="00AE38ED"/>
    <w:rsid w:val="00AE451D"/>
    <w:rsid w:val="00AE5C13"/>
    <w:rsid w:val="00AE66F5"/>
    <w:rsid w:val="00AE6A3F"/>
    <w:rsid w:val="00AE7C20"/>
    <w:rsid w:val="00AF0398"/>
    <w:rsid w:val="00AF03A9"/>
    <w:rsid w:val="00AF16A9"/>
    <w:rsid w:val="00AF1C79"/>
    <w:rsid w:val="00AF1CEA"/>
    <w:rsid w:val="00AF2B52"/>
    <w:rsid w:val="00AF37DF"/>
    <w:rsid w:val="00AF3AD5"/>
    <w:rsid w:val="00AF4299"/>
    <w:rsid w:val="00AF471A"/>
    <w:rsid w:val="00AF4A1B"/>
    <w:rsid w:val="00AF583D"/>
    <w:rsid w:val="00AF5D38"/>
    <w:rsid w:val="00AF626C"/>
    <w:rsid w:val="00AF64B1"/>
    <w:rsid w:val="00AF7469"/>
    <w:rsid w:val="00B0135E"/>
    <w:rsid w:val="00B0193C"/>
    <w:rsid w:val="00B02658"/>
    <w:rsid w:val="00B02782"/>
    <w:rsid w:val="00B029B0"/>
    <w:rsid w:val="00B02BFC"/>
    <w:rsid w:val="00B03B86"/>
    <w:rsid w:val="00B03C98"/>
    <w:rsid w:val="00B049E4"/>
    <w:rsid w:val="00B0596A"/>
    <w:rsid w:val="00B05CFD"/>
    <w:rsid w:val="00B05DE5"/>
    <w:rsid w:val="00B06C5B"/>
    <w:rsid w:val="00B072EF"/>
    <w:rsid w:val="00B0749B"/>
    <w:rsid w:val="00B0769F"/>
    <w:rsid w:val="00B0780F"/>
    <w:rsid w:val="00B10084"/>
    <w:rsid w:val="00B108A2"/>
    <w:rsid w:val="00B10D54"/>
    <w:rsid w:val="00B11300"/>
    <w:rsid w:val="00B11B6D"/>
    <w:rsid w:val="00B11EBF"/>
    <w:rsid w:val="00B133D0"/>
    <w:rsid w:val="00B14727"/>
    <w:rsid w:val="00B14B12"/>
    <w:rsid w:val="00B14EA6"/>
    <w:rsid w:val="00B15844"/>
    <w:rsid w:val="00B16021"/>
    <w:rsid w:val="00B1651E"/>
    <w:rsid w:val="00B16A93"/>
    <w:rsid w:val="00B205EA"/>
    <w:rsid w:val="00B20C98"/>
    <w:rsid w:val="00B21E83"/>
    <w:rsid w:val="00B22537"/>
    <w:rsid w:val="00B22B83"/>
    <w:rsid w:val="00B232EA"/>
    <w:rsid w:val="00B235C4"/>
    <w:rsid w:val="00B23C7E"/>
    <w:rsid w:val="00B23C8A"/>
    <w:rsid w:val="00B24D28"/>
    <w:rsid w:val="00B25238"/>
    <w:rsid w:val="00B25581"/>
    <w:rsid w:val="00B261A6"/>
    <w:rsid w:val="00B26B67"/>
    <w:rsid w:val="00B27401"/>
    <w:rsid w:val="00B27DD8"/>
    <w:rsid w:val="00B27DDD"/>
    <w:rsid w:val="00B304F5"/>
    <w:rsid w:val="00B31860"/>
    <w:rsid w:val="00B32AAC"/>
    <w:rsid w:val="00B332B3"/>
    <w:rsid w:val="00B33435"/>
    <w:rsid w:val="00B33B75"/>
    <w:rsid w:val="00B33C58"/>
    <w:rsid w:val="00B36082"/>
    <w:rsid w:val="00B3666E"/>
    <w:rsid w:val="00B36F5F"/>
    <w:rsid w:val="00B37C0E"/>
    <w:rsid w:val="00B37C42"/>
    <w:rsid w:val="00B40195"/>
    <w:rsid w:val="00B40E07"/>
    <w:rsid w:val="00B41B14"/>
    <w:rsid w:val="00B41DE7"/>
    <w:rsid w:val="00B41F1B"/>
    <w:rsid w:val="00B429FE"/>
    <w:rsid w:val="00B42FB5"/>
    <w:rsid w:val="00B43B55"/>
    <w:rsid w:val="00B447B1"/>
    <w:rsid w:val="00B44BF6"/>
    <w:rsid w:val="00B44C41"/>
    <w:rsid w:val="00B44D8E"/>
    <w:rsid w:val="00B4690B"/>
    <w:rsid w:val="00B46949"/>
    <w:rsid w:val="00B46EC2"/>
    <w:rsid w:val="00B50893"/>
    <w:rsid w:val="00B508EC"/>
    <w:rsid w:val="00B50D1A"/>
    <w:rsid w:val="00B51042"/>
    <w:rsid w:val="00B51AC6"/>
    <w:rsid w:val="00B51CE1"/>
    <w:rsid w:val="00B524B8"/>
    <w:rsid w:val="00B52BEC"/>
    <w:rsid w:val="00B52DFE"/>
    <w:rsid w:val="00B53DDC"/>
    <w:rsid w:val="00B543BE"/>
    <w:rsid w:val="00B56E6B"/>
    <w:rsid w:val="00B570CF"/>
    <w:rsid w:val="00B600DC"/>
    <w:rsid w:val="00B60387"/>
    <w:rsid w:val="00B605F5"/>
    <w:rsid w:val="00B611DD"/>
    <w:rsid w:val="00B612FD"/>
    <w:rsid w:val="00B63FEB"/>
    <w:rsid w:val="00B65784"/>
    <w:rsid w:val="00B65994"/>
    <w:rsid w:val="00B66194"/>
    <w:rsid w:val="00B67C9D"/>
    <w:rsid w:val="00B67EB2"/>
    <w:rsid w:val="00B7149F"/>
    <w:rsid w:val="00B71648"/>
    <w:rsid w:val="00B73CAE"/>
    <w:rsid w:val="00B747A3"/>
    <w:rsid w:val="00B74982"/>
    <w:rsid w:val="00B75BCF"/>
    <w:rsid w:val="00B765F9"/>
    <w:rsid w:val="00B76A05"/>
    <w:rsid w:val="00B77CA5"/>
    <w:rsid w:val="00B77FF8"/>
    <w:rsid w:val="00B80D50"/>
    <w:rsid w:val="00B817BC"/>
    <w:rsid w:val="00B82BB1"/>
    <w:rsid w:val="00B84885"/>
    <w:rsid w:val="00B84F49"/>
    <w:rsid w:val="00B856B6"/>
    <w:rsid w:val="00B86BC9"/>
    <w:rsid w:val="00B87432"/>
    <w:rsid w:val="00B9024C"/>
    <w:rsid w:val="00B90A88"/>
    <w:rsid w:val="00B90F44"/>
    <w:rsid w:val="00B90F4A"/>
    <w:rsid w:val="00B93379"/>
    <w:rsid w:val="00B93460"/>
    <w:rsid w:val="00B9513C"/>
    <w:rsid w:val="00B9519F"/>
    <w:rsid w:val="00B95F7A"/>
    <w:rsid w:val="00B975A0"/>
    <w:rsid w:val="00B9768A"/>
    <w:rsid w:val="00BA04DF"/>
    <w:rsid w:val="00BA05D6"/>
    <w:rsid w:val="00BA0A8E"/>
    <w:rsid w:val="00BA19B6"/>
    <w:rsid w:val="00BA2985"/>
    <w:rsid w:val="00BA2B56"/>
    <w:rsid w:val="00BA51DE"/>
    <w:rsid w:val="00BA6064"/>
    <w:rsid w:val="00BA62B8"/>
    <w:rsid w:val="00BB1423"/>
    <w:rsid w:val="00BB1B02"/>
    <w:rsid w:val="00BB4908"/>
    <w:rsid w:val="00BB4D80"/>
    <w:rsid w:val="00BB4F84"/>
    <w:rsid w:val="00BB50D2"/>
    <w:rsid w:val="00BB548E"/>
    <w:rsid w:val="00BB6175"/>
    <w:rsid w:val="00BB7227"/>
    <w:rsid w:val="00BB74CB"/>
    <w:rsid w:val="00BB7A0D"/>
    <w:rsid w:val="00BC0597"/>
    <w:rsid w:val="00BC0614"/>
    <w:rsid w:val="00BC0AB7"/>
    <w:rsid w:val="00BC1F24"/>
    <w:rsid w:val="00BC230E"/>
    <w:rsid w:val="00BC2421"/>
    <w:rsid w:val="00BC2860"/>
    <w:rsid w:val="00BC2E21"/>
    <w:rsid w:val="00BC359A"/>
    <w:rsid w:val="00BC4D1F"/>
    <w:rsid w:val="00BC5624"/>
    <w:rsid w:val="00BC64E2"/>
    <w:rsid w:val="00BC684C"/>
    <w:rsid w:val="00BC6D3C"/>
    <w:rsid w:val="00BC786B"/>
    <w:rsid w:val="00BD0214"/>
    <w:rsid w:val="00BD0CC7"/>
    <w:rsid w:val="00BD17B7"/>
    <w:rsid w:val="00BD1B99"/>
    <w:rsid w:val="00BD1BF8"/>
    <w:rsid w:val="00BD3916"/>
    <w:rsid w:val="00BD4A44"/>
    <w:rsid w:val="00BD60BC"/>
    <w:rsid w:val="00BD69CE"/>
    <w:rsid w:val="00BE05F8"/>
    <w:rsid w:val="00BE159A"/>
    <w:rsid w:val="00BE1BC3"/>
    <w:rsid w:val="00BE2353"/>
    <w:rsid w:val="00BE26CD"/>
    <w:rsid w:val="00BE2D74"/>
    <w:rsid w:val="00BE302E"/>
    <w:rsid w:val="00BE4E68"/>
    <w:rsid w:val="00BE57CF"/>
    <w:rsid w:val="00BE673D"/>
    <w:rsid w:val="00BE6C16"/>
    <w:rsid w:val="00BE74A5"/>
    <w:rsid w:val="00BF005D"/>
    <w:rsid w:val="00BF15B9"/>
    <w:rsid w:val="00BF2AD7"/>
    <w:rsid w:val="00BF349F"/>
    <w:rsid w:val="00BF65E8"/>
    <w:rsid w:val="00BF7166"/>
    <w:rsid w:val="00BF72B8"/>
    <w:rsid w:val="00BF7C05"/>
    <w:rsid w:val="00BF7EEF"/>
    <w:rsid w:val="00C00566"/>
    <w:rsid w:val="00C0244F"/>
    <w:rsid w:val="00C02C6E"/>
    <w:rsid w:val="00C02ECB"/>
    <w:rsid w:val="00C03BC3"/>
    <w:rsid w:val="00C04C2D"/>
    <w:rsid w:val="00C04F73"/>
    <w:rsid w:val="00C053E4"/>
    <w:rsid w:val="00C057A4"/>
    <w:rsid w:val="00C05FD7"/>
    <w:rsid w:val="00C06692"/>
    <w:rsid w:val="00C070A5"/>
    <w:rsid w:val="00C07550"/>
    <w:rsid w:val="00C07F3F"/>
    <w:rsid w:val="00C1018D"/>
    <w:rsid w:val="00C1056F"/>
    <w:rsid w:val="00C11075"/>
    <w:rsid w:val="00C11DE3"/>
    <w:rsid w:val="00C14D96"/>
    <w:rsid w:val="00C151B2"/>
    <w:rsid w:val="00C15521"/>
    <w:rsid w:val="00C160A0"/>
    <w:rsid w:val="00C17346"/>
    <w:rsid w:val="00C17635"/>
    <w:rsid w:val="00C179A7"/>
    <w:rsid w:val="00C17A6B"/>
    <w:rsid w:val="00C17D37"/>
    <w:rsid w:val="00C17F7D"/>
    <w:rsid w:val="00C207C1"/>
    <w:rsid w:val="00C214FF"/>
    <w:rsid w:val="00C21C0B"/>
    <w:rsid w:val="00C22451"/>
    <w:rsid w:val="00C22D39"/>
    <w:rsid w:val="00C22E7A"/>
    <w:rsid w:val="00C2335F"/>
    <w:rsid w:val="00C24815"/>
    <w:rsid w:val="00C2531B"/>
    <w:rsid w:val="00C25FB3"/>
    <w:rsid w:val="00C268D7"/>
    <w:rsid w:val="00C2711A"/>
    <w:rsid w:val="00C27A9D"/>
    <w:rsid w:val="00C30433"/>
    <w:rsid w:val="00C30541"/>
    <w:rsid w:val="00C3077C"/>
    <w:rsid w:val="00C317EB"/>
    <w:rsid w:val="00C32EF5"/>
    <w:rsid w:val="00C332B0"/>
    <w:rsid w:val="00C33709"/>
    <w:rsid w:val="00C33A28"/>
    <w:rsid w:val="00C33F94"/>
    <w:rsid w:val="00C34894"/>
    <w:rsid w:val="00C34B48"/>
    <w:rsid w:val="00C35035"/>
    <w:rsid w:val="00C35FA4"/>
    <w:rsid w:val="00C363F1"/>
    <w:rsid w:val="00C3767D"/>
    <w:rsid w:val="00C37970"/>
    <w:rsid w:val="00C37EA7"/>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6EA"/>
    <w:rsid w:val="00C5296E"/>
    <w:rsid w:val="00C5423A"/>
    <w:rsid w:val="00C542B6"/>
    <w:rsid w:val="00C54481"/>
    <w:rsid w:val="00C55D18"/>
    <w:rsid w:val="00C55FA8"/>
    <w:rsid w:val="00C56658"/>
    <w:rsid w:val="00C56BC7"/>
    <w:rsid w:val="00C57D76"/>
    <w:rsid w:val="00C62C5D"/>
    <w:rsid w:val="00C63EE0"/>
    <w:rsid w:val="00C64292"/>
    <w:rsid w:val="00C64ABC"/>
    <w:rsid w:val="00C64F77"/>
    <w:rsid w:val="00C65314"/>
    <w:rsid w:val="00C65853"/>
    <w:rsid w:val="00C6657C"/>
    <w:rsid w:val="00C667B8"/>
    <w:rsid w:val="00C66874"/>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76"/>
    <w:rsid w:val="00C81FF9"/>
    <w:rsid w:val="00C85635"/>
    <w:rsid w:val="00C87769"/>
    <w:rsid w:val="00C879DC"/>
    <w:rsid w:val="00C91E68"/>
    <w:rsid w:val="00C921EB"/>
    <w:rsid w:val="00C92613"/>
    <w:rsid w:val="00C93104"/>
    <w:rsid w:val="00C932EB"/>
    <w:rsid w:val="00C939E5"/>
    <w:rsid w:val="00C94B1D"/>
    <w:rsid w:val="00C94FF8"/>
    <w:rsid w:val="00C9670D"/>
    <w:rsid w:val="00C97D9E"/>
    <w:rsid w:val="00C97F36"/>
    <w:rsid w:val="00CA0565"/>
    <w:rsid w:val="00CA0F2A"/>
    <w:rsid w:val="00CA19CA"/>
    <w:rsid w:val="00CA1E59"/>
    <w:rsid w:val="00CA3237"/>
    <w:rsid w:val="00CA3AFA"/>
    <w:rsid w:val="00CA3D64"/>
    <w:rsid w:val="00CA4D85"/>
    <w:rsid w:val="00CA5989"/>
    <w:rsid w:val="00CA5AAF"/>
    <w:rsid w:val="00CA7070"/>
    <w:rsid w:val="00CA767A"/>
    <w:rsid w:val="00CA7C1D"/>
    <w:rsid w:val="00CB01E1"/>
    <w:rsid w:val="00CB0279"/>
    <w:rsid w:val="00CB0827"/>
    <w:rsid w:val="00CB1BA2"/>
    <w:rsid w:val="00CB231F"/>
    <w:rsid w:val="00CB23D2"/>
    <w:rsid w:val="00CB2764"/>
    <w:rsid w:val="00CB2FAE"/>
    <w:rsid w:val="00CB41A0"/>
    <w:rsid w:val="00CB41B3"/>
    <w:rsid w:val="00CB56AD"/>
    <w:rsid w:val="00CB6D83"/>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6B2C"/>
    <w:rsid w:val="00CC72DA"/>
    <w:rsid w:val="00CC7334"/>
    <w:rsid w:val="00CC7A4B"/>
    <w:rsid w:val="00CD13A2"/>
    <w:rsid w:val="00CD1CEC"/>
    <w:rsid w:val="00CD2BD5"/>
    <w:rsid w:val="00CD3343"/>
    <w:rsid w:val="00CD3390"/>
    <w:rsid w:val="00CD3B33"/>
    <w:rsid w:val="00CD3F5D"/>
    <w:rsid w:val="00CD4593"/>
    <w:rsid w:val="00CD472C"/>
    <w:rsid w:val="00CD57CD"/>
    <w:rsid w:val="00CD583B"/>
    <w:rsid w:val="00CD60C8"/>
    <w:rsid w:val="00CD63BB"/>
    <w:rsid w:val="00CD7CCD"/>
    <w:rsid w:val="00CE1C0F"/>
    <w:rsid w:val="00CE2133"/>
    <w:rsid w:val="00CE2427"/>
    <w:rsid w:val="00CE2460"/>
    <w:rsid w:val="00CE273A"/>
    <w:rsid w:val="00CE2DE0"/>
    <w:rsid w:val="00CE41AC"/>
    <w:rsid w:val="00CE4790"/>
    <w:rsid w:val="00CE50F8"/>
    <w:rsid w:val="00CE5621"/>
    <w:rsid w:val="00CE6005"/>
    <w:rsid w:val="00CE68EC"/>
    <w:rsid w:val="00CE701F"/>
    <w:rsid w:val="00CF0018"/>
    <w:rsid w:val="00CF069C"/>
    <w:rsid w:val="00CF2F1B"/>
    <w:rsid w:val="00CF3453"/>
    <w:rsid w:val="00CF3E2C"/>
    <w:rsid w:val="00CF471B"/>
    <w:rsid w:val="00CF5BF3"/>
    <w:rsid w:val="00CF6693"/>
    <w:rsid w:val="00CF6FA6"/>
    <w:rsid w:val="00CF7474"/>
    <w:rsid w:val="00CF78B6"/>
    <w:rsid w:val="00CF7A9E"/>
    <w:rsid w:val="00D005F2"/>
    <w:rsid w:val="00D0098F"/>
    <w:rsid w:val="00D03114"/>
    <w:rsid w:val="00D036F9"/>
    <w:rsid w:val="00D03D6D"/>
    <w:rsid w:val="00D05D13"/>
    <w:rsid w:val="00D06027"/>
    <w:rsid w:val="00D066D3"/>
    <w:rsid w:val="00D06BF4"/>
    <w:rsid w:val="00D06C4D"/>
    <w:rsid w:val="00D078F2"/>
    <w:rsid w:val="00D07AC9"/>
    <w:rsid w:val="00D1049A"/>
    <w:rsid w:val="00D10936"/>
    <w:rsid w:val="00D11627"/>
    <w:rsid w:val="00D11CDB"/>
    <w:rsid w:val="00D12B26"/>
    <w:rsid w:val="00D12F05"/>
    <w:rsid w:val="00D148CA"/>
    <w:rsid w:val="00D16CED"/>
    <w:rsid w:val="00D16EB9"/>
    <w:rsid w:val="00D176BC"/>
    <w:rsid w:val="00D17A4A"/>
    <w:rsid w:val="00D20F1A"/>
    <w:rsid w:val="00D21584"/>
    <w:rsid w:val="00D24016"/>
    <w:rsid w:val="00D24641"/>
    <w:rsid w:val="00D2629B"/>
    <w:rsid w:val="00D26B40"/>
    <w:rsid w:val="00D27112"/>
    <w:rsid w:val="00D27479"/>
    <w:rsid w:val="00D27BB8"/>
    <w:rsid w:val="00D30D65"/>
    <w:rsid w:val="00D3117A"/>
    <w:rsid w:val="00D31383"/>
    <w:rsid w:val="00D31519"/>
    <w:rsid w:val="00D3157F"/>
    <w:rsid w:val="00D316FE"/>
    <w:rsid w:val="00D31F6D"/>
    <w:rsid w:val="00D31FAC"/>
    <w:rsid w:val="00D320D1"/>
    <w:rsid w:val="00D32F42"/>
    <w:rsid w:val="00D341F3"/>
    <w:rsid w:val="00D415BE"/>
    <w:rsid w:val="00D447D5"/>
    <w:rsid w:val="00D44FFB"/>
    <w:rsid w:val="00D500F6"/>
    <w:rsid w:val="00D511FC"/>
    <w:rsid w:val="00D518B3"/>
    <w:rsid w:val="00D51B6B"/>
    <w:rsid w:val="00D52C6D"/>
    <w:rsid w:val="00D53C4F"/>
    <w:rsid w:val="00D53F30"/>
    <w:rsid w:val="00D55626"/>
    <w:rsid w:val="00D55746"/>
    <w:rsid w:val="00D566F0"/>
    <w:rsid w:val="00D569AD"/>
    <w:rsid w:val="00D56EAE"/>
    <w:rsid w:val="00D57548"/>
    <w:rsid w:val="00D601FD"/>
    <w:rsid w:val="00D60F26"/>
    <w:rsid w:val="00D61C07"/>
    <w:rsid w:val="00D61E63"/>
    <w:rsid w:val="00D62AF5"/>
    <w:rsid w:val="00D63021"/>
    <w:rsid w:val="00D63708"/>
    <w:rsid w:val="00D6375D"/>
    <w:rsid w:val="00D63DB5"/>
    <w:rsid w:val="00D64223"/>
    <w:rsid w:val="00D642AA"/>
    <w:rsid w:val="00D6567F"/>
    <w:rsid w:val="00D65CB9"/>
    <w:rsid w:val="00D65E34"/>
    <w:rsid w:val="00D67B91"/>
    <w:rsid w:val="00D70482"/>
    <w:rsid w:val="00D70817"/>
    <w:rsid w:val="00D74ACA"/>
    <w:rsid w:val="00D74ED2"/>
    <w:rsid w:val="00D74F0A"/>
    <w:rsid w:val="00D7568F"/>
    <w:rsid w:val="00D75DFD"/>
    <w:rsid w:val="00D817B1"/>
    <w:rsid w:val="00D83214"/>
    <w:rsid w:val="00D83929"/>
    <w:rsid w:val="00D84C93"/>
    <w:rsid w:val="00D84EF5"/>
    <w:rsid w:val="00D8531E"/>
    <w:rsid w:val="00D8629F"/>
    <w:rsid w:val="00D8631E"/>
    <w:rsid w:val="00D868CA"/>
    <w:rsid w:val="00D906E5"/>
    <w:rsid w:val="00D90AF1"/>
    <w:rsid w:val="00D90E0C"/>
    <w:rsid w:val="00D9100E"/>
    <w:rsid w:val="00D92E7A"/>
    <w:rsid w:val="00D934F0"/>
    <w:rsid w:val="00D93CD6"/>
    <w:rsid w:val="00D94A39"/>
    <w:rsid w:val="00D94FFD"/>
    <w:rsid w:val="00D96D07"/>
    <w:rsid w:val="00D97013"/>
    <w:rsid w:val="00D973E7"/>
    <w:rsid w:val="00D9773F"/>
    <w:rsid w:val="00DA0987"/>
    <w:rsid w:val="00DA09A2"/>
    <w:rsid w:val="00DA0CCE"/>
    <w:rsid w:val="00DA306D"/>
    <w:rsid w:val="00DA391E"/>
    <w:rsid w:val="00DA3CF1"/>
    <w:rsid w:val="00DA45B3"/>
    <w:rsid w:val="00DA5BC3"/>
    <w:rsid w:val="00DA5CD4"/>
    <w:rsid w:val="00DA74B8"/>
    <w:rsid w:val="00DB00A0"/>
    <w:rsid w:val="00DB1869"/>
    <w:rsid w:val="00DB189C"/>
    <w:rsid w:val="00DB1DF9"/>
    <w:rsid w:val="00DB2B8D"/>
    <w:rsid w:val="00DB38B8"/>
    <w:rsid w:val="00DB3B92"/>
    <w:rsid w:val="00DB3D95"/>
    <w:rsid w:val="00DB455B"/>
    <w:rsid w:val="00DB46A0"/>
    <w:rsid w:val="00DB478D"/>
    <w:rsid w:val="00DB4917"/>
    <w:rsid w:val="00DB576C"/>
    <w:rsid w:val="00DB5DB9"/>
    <w:rsid w:val="00DB5DD5"/>
    <w:rsid w:val="00DB6CD5"/>
    <w:rsid w:val="00DC107E"/>
    <w:rsid w:val="00DC1A43"/>
    <w:rsid w:val="00DC2F9A"/>
    <w:rsid w:val="00DC30D2"/>
    <w:rsid w:val="00DC35D9"/>
    <w:rsid w:val="00DC3842"/>
    <w:rsid w:val="00DC42DD"/>
    <w:rsid w:val="00DC5595"/>
    <w:rsid w:val="00DC56D4"/>
    <w:rsid w:val="00DC783C"/>
    <w:rsid w:val="00DD0559"/>
    <w:rsid w:val="00DD06B9"/>
    <w:rsid w:val="00DD3865"/>
    <w:rsid w:val="00DD40E8"/>
    <w:rsid w:val="00DD4246"/>
    <w:rsid w:val="00DD60DD"/>
    <w:rsid w:val="00DD661E"/>
    <w:rsid w:val="00DD7666"/>
    <w:rsid w:val="00DD775B"/>
    <w:rsid w:val="00DD7EFF"/>
    <w:rsid w:val="00DE145B"/>
    <w:rsid w:val="00DE1681"/>
    <w:rsid w:val="00DE2A89"/>
    <w:rsid w:val="00DE384A"/>
    <w:rsid w:val="00DE3F10"/>
    <w:rsid w:val="00DE5A1E"/>
    <w:rsid w:val="00DE5F24"/>
    <w:rsid w:val="00DE7864"/>
    <w:rsid w:val="00DF0959"/>
    <w:rsid w:val="00DF0FAB"/>
    <w:rsid w:val="00DF19F9"/>
    <w:rsid w:val="00DF1A36"/>
    <w:rsid w:val="00DF2E8E"/>
    <w:rsid w:val="00DF3AB3"/>
    <w:rsid w:val="00DF4B3F"/>
    <w:rsid w:val="00DF5170"/>
    <w:rsid w:val="00DF5B12"/>
    <w:rsid w:val="00DF5C6F"/>
    <w:rsid w:val="00DF5F66"/>
    <w:rsid w:val="00DF71D4"/>
    <w:rsid w:val="00E0097C"/>
    <w:rsid w:val="00E016DD"/>
    <w:rsid w:val="00E05893"/>
    <w:rsid w:val="00E05B05"/>
    <w:rsid w:val="00E05BA7"/>
    <w:rsid w:val="00E06292"/>
    <w:rsid w:val="00E06A94"/>
    <w:rsid w:val="00E10CD3"/>
    <w:rsid w:val="00E10F7F"/>
    <w:rsid w:val="00E10FFD"/>
    <w:rsid w:val="00E11F2E"/>
    <w:rsid w:val="00E1262F"/>
    <w:rsid w:val="00E12877"/>
    <w:rsid w:val="00E128C9"/>
    <w:rsid w:val="00E12950"/>
    <w:rsid w:val="00E1393C"/>
    <w:rsid w:val="00E14564"/>
    <w:rsid w:val="00E1531F"/>
    <w:rsid w:val="00E156D4"/>
    <w:rsid w:val="00E2032C"/>
    <w:rsid w:val="00E2108C"/>
    <w:rsid w:val="00E21974"/>
    <w:rsid w:val="00E2331D"/>
    <w:rsid w:val="00E23BE0"/>
    <w:rsid w:val="00E24641"/>
    <w:rsid w:val="00E24CA1"/>
    <w:rsid w:val="00E25246"/>
    <w:rsid w:val="00E25450"/>
    <w:rsid w:val="00E254F0"/>
    <w:rsid w:val="00E25785"/>
    <w:rsid w:val="00E25A9A"/>
    <w:rsid w:val="00E27136"/>
    <w:rsid w:val="00E2755E"/>
    <w:rsid w:val="00E315A4"/>
    <w:rsid w:val="00E323A9"/>
    <w:rsid w:val="00E326E9"/>
    <w:rsid w:val="00E3364E"/>
    <w:rsid w:val="00E33CE6"/>
    <w:rsid w:val="00E340F2"/>
    <w:rsid w:val="00E34133"/>
    <w:rsid w:val="00E345CE"/>
    <w:rsid w:val="00E3585E"/>
    <w:rsid w:val="00E3663A"/>
    <w:rsid w:val="00E37204"/>
    <w:rsid w:val="00E375E6"/>
    <w:rsid w:val="00E41198"/>
    <w:rsid w:val="00E41437"/>
    <w:rsid w:val="00E42895"/>
    <w:rsid w:val="00E42ED0"/>
    <w:rsid w:val="00E43045"/>
    <w:rsid w:val="00E45A20"/>
    <w:rsid w:val="00E46B84"/>
    <w:rsid w:val="00E46C07"/>
    <w:rsid w:val="00E46D11"/>
    <w:rsid w:val="00E47614"/>
    <w:rsid w:val="00E51A04"/>
    <w:rsid w:val="00E53941"/>
    <w:rsid w:val="00E549F3"/>
    <w:rsid w:val="00E55CE5"/>
    <w:rsid w:val="00E5648C"/>
    <w:rsid w:val="00E60F73"/>
    <w:rsid w:val="00E61067"/>
    <w:rsid w:val="00E61B25"/>
    <w:rsid w:val="00E61EB7"/>
    <w:rsid w:val="00E63641"/>
    <w:rsid w:val="00E642AA"/>
    <w:rsid w:val="00E64DAD"/>
    <w:rsid w:val="00E6522A"/>
    <w:rsid w:val="00E657EF"/>
    <w:rsid w:val="00E65C65"/>
    <w:rsid w:val="00E660F6"/>
    <w:rsid w:val="00E66611"/>
    <w:rsid w:val="00E6709A"/>
    <w:rsid w:val="00E674BB"/>
    <w:rsid w:val="00E67B2E"/>
    <w:rsid w:val="00E70145"/>
    <w:rsid w:val="00E70455"/>
    <w:rsid w:val="00E70557"/>
    <w:rsid w:val="00E72E38"/>
    <w:rsid w:val="00E736AA"/>
    <w:rsid w:val="00E73A6D"/>
    <w:rsid w:val="00E73B38"/>
    <w:rsid w:val="00E7453B"/>
    <w:rsid w:val="00E74D78"/>
    <w:rsid w:val="00E75043"/>
    <w:rsid w:val="00E76BBE"/>
    <w:rsid w:val="00E77BF9"/>
    <w:rsid w:val="00E8064F"/>
    <w:rsid w:val="00E80B90"/>
    <w:rsid w:val="00E80CA8"/>
    <w:rsid w:val="00E81EE5"/>
    <w:rsid w:val="00E8271E"/>
    <w:rsid w:val="00E82DDA"/>
    <w:rsid w:val="00E83320"/>
    <w:rsid w:val="00E83388"/>
    <w:rsid w:val="00E83B0B"/>
    <w:rsid w:val="00E83ED7"/>
    <w:rsid w:val="00E85103"/>
    <w:rsid w:val="00E85B88"/>
    <w:rsid w:val="00E86BB2"/>
    <w:rsid w:val="00E875E9"/>
    <w:rsid w:val="00E927FF"/>
    <w:rsid w:val="00E935DF"/>
    <w:rsid w:val="00E95472"/>
    <w:rsid w:val="00E971CE"/>
    <w:rsid w:val="00E97B58"/>
    <w:rsid w:val="00EA0098"/>
    <w:rsid w:val="00EA0E11"/>
    <w:rsid w:val="00EA23E6"/>
    <w:rsid w:val="00EA2A7B"/>
    <w:rsid w:val="00EA325C"/>
    <w:rsid w:val="00EA41AA"/>
    <w:rsid w:val="00EA4354"/>
    <w:rsid w:val="00EA501E"/>
    <w:rsid w:val="00EA5F94"/>
    <w:rsid w:val="00EA60F5"/>
    <w:rsid w:val="00EA6631"/>
    <w:rsid w:val="00EA6A33"/>
    <w:rsid w:val="00EA7767"/>
    <w:rsid w:val="00EB0AC4"/>
    <w:rsid w:val="00EB0B8C"/>
    <w:rsid w:val="00EB0DFF"/>
    <w:rsid w:val="00EB42FF"/>
    <w:rsid w:val="00EB5414"/>
    <w:rsid w:val="00EB667B"/>
    <w:rsid w:val="00EB6AA1"/>
    <w:rsid w:val="00EB7A03"/>
    <w:rsid w:val="00EB7A59"/>
    <w:rsid w:val="00EC0187"/>
    <w:rsid w:val="00EC0C11"/>
    <w:rsid w:val="00EC19AA"/>
    <w:rsid w:val="00EC2353"/>
    <w:rsid w:val="00EC269F"/>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6E"/>
    <w:rsid w:val="00ED058A"/>
    <w:rsid w:val="00ED0E08"/>
    <w:rsid w:val="00ED2101"/>
    <w:rsid w:val="00ED2240"/>
    <w:rsid w:val="00ED2807"/>
    <w:rsid w:val="00ED2FB1"/>
    <w:rsid w:val="00ED35C6"/>
    <w:rsid w:val="00ED4DC7"/>
    <w:rsid w:val="00ED4FD2"/>
    <w:rsid w:val="00ED5645"/>
    <w:rsid w:val="00ED6333"/>
    <w:rsid w:val="00ED696F"/>
    <w:rsid w:val="00ED71D0"/>
    <w:rsid w:val="00ED73F1"/>
    <w:rsid w:val="00EE01CC"/>
    <w:rsid w:val="00EE057F"/>
    <w:rsid w:val="00EE0C47"/>
    <w:rsid w:val="00EE23DC"/>
    <w:rsid w:val="00EE2BC4"/>
    <w:rsid w:val="00EE30D5"/>
    <w:rsid w:val="00EE3C08"/>
    <w:rsid w:val="00EE46F5"/>
    <w:rsid w:val="00EE4E67"/>
    <w:rsid w:val="00EE500D"/>
    <w:rsid w:val="00EE5678"/>
    <w:rsid w:val="00EE60AC"/>
    <w:rsid w:val="00EE73E7"/>
    <w:rsid w:val="00EE7CB2"/>
    <w:rsid w:val="00EF0708"/>
    <w:rsid w:val="00EF105F"/>
    <w:rsid w:val="00EF3899"/>
    <w:rsid w:val="00EF3C9F"/>
    <w:rsid w:val="00EF51D2"/>
    <w:rsid w:val="00EF5E9D"/>
    <w:rsid w:val="00EF66F5"/>
    <w:rsid w:val="00EF6A65"/>
    <w:rsid w:val="00F01804"/>
    <w:rsid w:val="00F0234B"/>
    <w:rsid w:val="00F03021"/>
    <w:rsid w:val="00F03457"/>
    <w:rsid w:val="00F03A02"/>
    <w:rsid w:val="00F03A36"/>
    <w:rsid w:val="00F0468E"/>
    <w:rsid w:val="00F0482F"/>
    <w:rsid w:val="00F04CD9"/>
    <w:rsid w:val="00F06576"/>
    <w:rsid w:val="00F0664D"/>
    <w:rsid w:val="00F0728C"/>
    <w:rsid w:val="00F10769"/>
    <w:rsid w:val="00F10B2B"/>
    <w:rsid w:val="00F133DC"/>
    <w:rsid w:val="00F13572"/>
    <w:rsid w:val="00F14832"/>
    <w:rsid w:val="00F14889"/>
    <w:rsid w:val="00F15233"/>
    <w:rsid w:val="00F16B8F"/>
    <w:rsid w:val="00F16CA5"/>
    <w:rsid w:val="00F17796"/>
    <w:rsid w:val="00F2059F"/>
    <w:rsid w:val="00F2297F"/>
    <w:rsid w:val="00F23AE5"/>
    <w:rsid w:val="00F23C00"/>
    <w:rsid w:val="00F23CB6"/>
    <w:rsid w:val="00F23EC8"/>
    <w:rsid w:val="00F2409C"/>
    <w:rsid w:val="00F240D2"/>
    <w:rsid w:val="00F242C3"/>
    <w:rsid w:val="00F24F0A"/>
    <w:rsid w:val="00F2551B"/>
    <w:rsid w:val="00F25BFC"/>
    <w:rsid w:val="00F268D5"/>
    <w:rsid w:val="00F26ABA"/>
    <w:rsid w:val="00F26E20"/>
    <w:rsid w:val="00F307D4"/>
    <w:rsid w:val="00F31BD8"/>
    <w:rsid w:val="00F31C26"/>
    <w:rsid w:val="00F371ED"/>
    <w:rsid w:val="00F407BA"/>
    <w:rsid w:val="00F41154"/>
    <w:rsid w:val="00F4147B"/>
    <w:rsid w:val="00F42900"/>
    <w:rsid w:val="00F42DF7"/>
    <w:rsid w:val="00F42F39"/>
    <w:rsid w:val="00F43A3D"/>
    <w:rsid w:val="00F43D90"/>
    <w:rsid w:val="00F44112"/>
    <w:rsid w:val="00F442C7"/>
    <w:rsid w:val="00F442D0"/>
    <w:rsid w:val="00F44560"/>
    <w:rsid w:val="00F4468E"/>
    <w:rsid w:val="00F458C0"/>
    <w:rsid w:val="00F4634F"/>
    <w:rsid w:val="00F46E9B"/>
    <w:rsid w:val="00F47573"/>
    <w:rsid w:val="00F513A6"/>
    <w:rsid w:val="00F5143B"/>
    <w:rsid w:val="00F51449"/>
    <w:rsid w:val="00F52118"/>
    <w:rsid w:val="00F5310D"/>
    <w:rsid w:val="00F533A0"/>
    <w:rsid w:val="00F534ED"/>
    <w:rsid w:val="00F53806"/>
    <w:rsid w:val="00F53997"/>
    <w:rsid w:val="00F53D46"/>
    <w:rsid w:val="00F549CA"/>
    <w:rsid w:val="00F54EB5"/>
    <w:rsid w:val="00F5560C"/>
    <w:rsid w:val="00F560FB"/>
    <w:rsid w:val="00F56FF7"/>
    <w:rsid w:val="00F57409"/>
    <w:rsid w:val="00F60635"/>
    <w:rsid w:val="00F610E5"/>
    <w:rsid w:val="00F616EB"/>
    <w:rsid w:val="00F61D2A"/>
    <w:rsid w:val="00F6247C"/>
    <w:rsid w:val="00F63032"/>
    <w:rsid w:val="00F6321D"/>
    <w:rsid w:val="00F6342A"/>
    <w:rsid w:val="00F63504"/>
    <w:rsid w:val="00F64078"/>
    <w:rsid w:val="00F645CE"/>
    <w:rsid w:val="00F646B1"/>
    <w:rsid w:val="00F64A5A"/>
    <w:rsid w:val="00F65367"/>
    <w:rsid w:val="00F659AD"/>
    <w:rsid w:val="00F65A27"/>
    <w:rsid w:val="00F65A77"/>
    <w:rsid w:val="00F65EB2"/>
    <w:rsid w:val="00F66693"/>
    <w:rsid w:val="00F669B3"/>
    <w:rsid w:val="00F67F75"/>
    <w:rsid w:val="00F7054E"/>
    <w:rsid w:val="00F70AB3"/>
    <w:rsid w:val="00F72F7A"/>
    <w:rsid w:val="00F734B2"/>
    <w:rsid w:val="00F74215"/>
    <w:rsid w:val="00F74675"/>
    <w:rsid w:val="00F75DE3"/>
    <w:rsid w:val="00F76641"/>
    <w:rsid w:val="00F76C08"/>
    <w:rsid w:val="00F801E5"/>
    <w:rsid w:val="00F8088F"/>
    <w:rsid w:val="00F813B3"/>
    <w:rsid w:val="00F814F0"/>
    <w:rsid w:val="00F81F4F"/>
    <w:rsid w:val="00F8367D"/>
    <w:rsid w:val="00F838DF"/>
    <w:rsid w:val="00F8474B"/>
    <w:rsid w:val="00F854F2"/>
    <w:rsid w:val="00F85C39"/>
    <w:rsid w:val="00F85EDA"/>
    <w:rsid w:val="00F864D8"/>
    <w:rsid w:val="00F86A83"/>
    <w:rsid w:val="00F87046"/>
    <w:rsid w:val="00F87362"/>
    <w:rsid w:val="00F90E70"/>
    <w:rsid w:val="00F9171E"/>
    <w:rsid w:val="00F9185D"/>
    <w:rsid w:val="00F9210E"/>
    <w:rsid w:val="00F92368"/>
    <w:rsid w:val="00F927F7"/>
    <w:rsid w:val="00F941FF"/>
    <w:rsid w:val="00F9495E"/>
    <w:rsid w:val="00F9614A"/>
    <w:rsid w:val="00FA0113"/>
    <w:rsid w:val="00FA0905"/>
    <w:rsid w:val="00FA0D1B"/>
    <w:rsid w:val="00FA140C"/>
    <w:rsid w:val="00FA227E"/>
    <w:rsid w:val="00FA2389"/>
    <w:rsid w:val="00FA23C3"/>
    <w:rsid w:val="00FA2E18"/>
    <w:rsid w:val="00FA4A08"/>
    <w:rsid w:val="00FA515E"/>
    <w:rsid w:val="00FB0074"/>
    <w:rsid w:val="00FB0700"/>
    <w:rsid w:val="00FB08FA"/>
    <w:rsid w:val="00FB0C92"/>
    <w:rsid w:val="00FB0FF8"/>
    <w:rsid w:val="00FB2547"/>
    <w:rsid w:val="00FB4260"/>
    <w:rsid w:val="00FB46E2"/>
    <w:rsid w:val="00FB4945"/>
    <w:rsid w:val="00FB4E54"/>
    <w:rsid w:val="00FB4E88"/>
    <w:rsid w:val="00FB6666"/>
    <w:rsid w:val="00FB6FF4"/>
    <w:rsid w:val="00FB71B9"/>
    <w:rsid w:val="00FB7622"/>
    <w:rsid w:val="00FB7D9C"/>
    <w:rsid w:val="00FC0959"/>
    <w:rsid w:val="00FC0E65"/>
    <w:rsid w:val="00FC1169"/>
    <w:rsid w:val="00FC175E"/>
    <w:rsid w:val="00FC41CE"/>
    <w:rsid w:val="00FC43A3"/>
    <w:rsid w:val="00FC46CF"/>
    <w:rsid w:val="00FC4F80"/>
    <w:rsid w:val="00FC5412"/>
    <w:rsid w:val="00FC5519"/>
    <w:rsid w:val="00FC5E48"/>
    <w:rsid w:val="00FC5F99"/>
    <w:rsid w:val="00FC6EEF"/>
    <w:rsid w:val="00FC7054"/>
    <w:rsid w:val="00FC7613"/>
    <w:rsid w:val="00FC7A5A"/>
    <w:rsid w:val="00FC7EBF"/>
    <w:rsid w:val="00FD02C4"/>
    <w:rsid w:val="00FD1A22"/>
    <w:rsid w:val="00FD1D77"/>
    <w:rsid w:val="00FD24B5"/>
    <w:rsid w:val="00FD29CC"/>
    <w:rsid w:val="00FD37D0"/>
    <w:rsid w:val="00FD4881"/>
    <w:rsid w:val="00FD610D"/>
    <w:rsid w:val="00FD7193"/>
    <w:rsid w:val="00FD72D3"/>
    <w:rsid w:val="00FD74E8"/>
    <w:rsid w:val="00FE0E49"/>
    <w:rsid w:val="00FE0EE9"/>
    <w:rsid w:val="00FE14AA"/>
    <w:rsid w:val="00FE2371"/>
    <w:rsid w:val="00FE36E2"/>
    <w:rsid w:val="00FE3759"/>
    <w:rsid w:val="00FE5931"/>
    <w:rsid w:val="00FE5C18"/>
    <w:rsid w:val="00FE5E2D"/>
    <w:rsid w:val="00FE6BE7"/>
    <w:rsid w:val="00FF0414"/>
    <w:rsid w:val="00FF0761"/>
    <w:rsid w:val="00FF31CC"/>
    <w:rsid w:val="00FF4C25"/>
    <w:rsid w:val="00FF51BE"/>
    <w:rsid w:val="00FF5654"/>
    <w:rsid w:val="00FF676D"/>
    <w:rsid w:val="00FF6BC8"/>
    <w:rsid w:val="00FF73AD"/>
    <w:rsid w:val="00FF75E7"/>
    <w:rsid w:val="00FF79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79294F37"/>
  <w15:docId w15:val="{26343F58-1CD3-42F2-BED7-EE2F5235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41E"/>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7"/>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paragraph" w:customStyle="1" w:styleId="Odstavekseznama2">
    <w:name w:val="Odstavek seznama2"/>
    <w:basedOn w:val="Normal"/>
    <w:qFormat/>
    <w:rsid w:val="00625172"/>
    <w:pPr>
      <w:widowControl/>
      <w:spacing w:after="0" w:line="276" w:lineRule="auto"/>
      <w:ind w:left="720"/>
      <w:contextualSpacing/>
    </w:pPr>
    <w:rPr>
      <w:rFonts w:ascii="Arial" w:eastAsia="Calibri" w:hAnsi="Arial" w:cs="Arial"/>
      <w:sz w:val="22"/>
      <w:szCs w:val="22"/>
    </w:rPr>
  </w:style>
  <w:style w:type="paragraph" w:customStyle="1" w:styleId="Default">
    <w:name w:val="Default"/>
    <w:rsid w:val="00AF4A1B"/>
    <w:pPr>
      <w:autoSpaceDE w:val="0"/>
      <w:autoSpaceDN w:val="0"/>
      <w:adjustRightInd w:val="0"/>
      <w:spacing w:after="0" w:line="240" w:lineRule="auto"/>
    </w:pPr>
    <w:rPr>
      <w:rFonts w:ascii="Calibri" w:eastAsia="Times New Roman"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210850563">
      <w:bodyDiv w:val="1"/>
      <w:marLeft w:val="0"/>
      <w:marRight w:val="0"/>
      <w:marTop w:val="0"/>
      <w:marBottom w:val="0"/>
      <w:divBdr>
        <w:top w:val="none" w:sz="0" w:space="0" w:color="auto"/>
        <w:left w:val="none" w:sz="0" w:space="0" w:color="auto"/>
        <w:bottom w:val="none" w:sz="0" w:space="0" w:color="auto"/>
        <w:right w:val="none" w:sz="0" w:space="0" w:color="auto"/>
      </w:divBdr>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10493254">
      <w:bodyDiv w:val="1"/>
      <w:marLeft w:val="0"/>
      <w:marRight w:val="0"/>
      <w:marTop w:val="0"/>
      <w:marBottom w:val="0"/>
      <w:divBdr>
        <w:top w:val="none" w:sz="0" w:space="0" w:color="auto"/>
        <w:left w:val="none" w:sz="0" w:space="0" w:color="auto"/>
        <w:bottom w:val="none" w:sz="0" w:space="0" w:color="auto"/>
        <w:right w:val="none" w:sz="0" w:space="0" w:color="auto"/>
      </w:divBdr>
    </w:div>
    <w:div w:id="1663041874">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 w:id="199645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vehab@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0E03C-E027-41D6-9284-357D043F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2</TotalTime>
  <Pages>20</Pages>
  <Words>5230</Words>
  <Characters>29814</Characters>
  <Application>Microsoft Office Word</Application>
  <DocSecurity>0</DocSecurity>
  <Lines>248</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4</cp:revision>
  <cp:lastPrinted>2020-09-01T13:17:00Z</cp:lastPrinted>
  <dcterms:created xsi:type="dcterms:W3CDTF">2021-02-11T14:01:00Z</dcterms:created>
  <dcterms:modified xsi:type="dcterms:W3CDTF">2021-02-12T10:12:00Z</dcterms:modified>
</cp:coreProperties>
</file>